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D6" w:rsidRPr="003F05EA" w:rsidRDefault="00E64165" w:rsidP="00A22B2C">
      <w:pPr>
        <w:jc w:val="right"/>
        <w:rPr>
          <w:color w:val="000000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C57C15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22B2C">
        <w:rPr>
          <w:rFonts w:ascii="Times New Roman CYR" w:hAnsi="Times New Roman CYR" w:cs="Times New Roman CYR"/>
          <w:sz w:val="24"/>
          <w:szCs w:val="24"/>
        </w:rPr>
        <w:t xml:space="preserve">к </w:t>
      </w:r>
      <w:r w:rsidR="00FA05D7">
        <w:rPr>
          <w:rFonts w:ascii="Times New Roman CYR" w:hAnsi="Times New Roman CYR" w:cs="Times New Roman CYR"/>
          <w:sz w:val="24"/>
          <w:szCs w:val="24"/>
        </w:rPr>
        <w:t>договору №</w:t>
      </w:r>
    </w:p>
    <w:p w:rsidR="007C6FD6" w:rsidRDefault="007C6FD6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  <w:bookmarkStart w:id="0" w:name="_GoBack"/>
      <w:bookmarkEnd w:id="0"/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ГОСТ 10060-2012 Бетоны. Методы определения морозостойкости (с Поправками)&quot;&#10;(утв. приказом Росстандарта от 27.12.2012 N 1982-ст)&#10;Применяется с 01.01.2014 взамен ГОСТ 10060.0-95, ГОСТ ...&#10;Статус: действующая редакция (действ. с 01.04.2019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ГОСТ 10180-2012 Бетоны. Методы определения прочности по контрольным образцам&quot;&#10;(утв. приказом Росстандарта от 27.12.2012 N 2071-ст)&#10;Статус: действующая редакция (действ. с 01.07.2013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11" w:tooltip="&quot;ГОСТ 10181-2014 Смеси бетонные. Методы испытаний&quot;&#10;(утв. приказом Росстандарта от 11.12.2014 N 1972-ст)&#10;Применяется с 01.07.2015 взамен ГОСТ 10181-2000&#10;Статус: действующая редакция (действ. с 01.07.2015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12" w:tooltip="&quot;ГОСТ 7473-2010 Смеси бетонные. Технические условия (с Поправкой)&quot;&#10;(утв. приказом Росстандарта от 13.05.2011 N 71-ст)&#10;Применяется с 01.01.2012 взамен ГОСТ 7473-94&#10;Статус: действующая редакция (действ. с 01.09.2019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3" w:tooltip="&quot;ГОСТ 12730.0-78 Бетоны. Общие требования к методам определения плотности, влажности, водопоглощения, пористости и водонепроницаемости&quot;&#10;(утв. постановлением Госстроя СССР от 22.12.1978 N 242)&#10;Статус: действующая редакция (действ. с 01.01.1980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4" w:tooltip="&quot;ГОСТ 12730.1-78 Бетоны. Методы определения плотности&quot;&#10;(утв. постановлением Госстроя СССР от 22.12.1978 N 242)&#10;Статус: действующая редакция (действ. с 01.01.1980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5" w:tooltip="&quot;ГОСТ 12730.2-78 Бетоны. Метод определения влажности&quot;&#10;(утв. постановлением Госстроя СССР от 22.12.1978 N 242)&#10;Статус: действующая редакция (действ. с 01.01.1980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6" w:tooltip="&quot;ГОСТ 12730.3-78 Бетоны. Метод определения водопоглощения&quot;&#10;(утв. постановлением Госстроя СССР от 22.12.1978 N 242)&#10;Статус: действующая редакция (действ. с 01.01.1980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7" w:tooltip="&quot;ГОСТ 12730.4-78 Бетоны. Методы определения показателей пористости&quot;&#10;(утв. постановлением Госстроя СССР от 22.12.1978 N 242)&#10;Статус: действующая редакция (действ. с 01.01.1980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56E8D">
            <w:pPr>
              <w:rPr>
                <w:rFonts w:ascii="Times New Roman" w:hAnsi="Times New Roman"/>
                <w:color w:val="FF0000"/>
              </w:rPr>
            </w:pPr>
            <w:hyperlink r:id="rId18" w:tooltip="&quot;ГОСТ 12730.5-2018 Бетоны. Методы определения водонепроницаемости&quot;&#10;(утв. приказом Росстандарта от 18.04.2019 N 138-ст)&#10;Применяется с 01.09.2019 взамен ГОСТ 12730.5-84&#10;Статус: действует с 01.09.2019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734D54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56E8D">
            <w:pPr>
              <w:rPr>
                <w:rFonts w:ascii="Times New Roman" w:hAnsi="Times New Roman"/>
                <w:color w:val="FF0000"/>
              </w:rPr>
            </w:pPr>
            <w:hyperlink r:id="rId19" w:tooltip="&quot;ГОСТ 18105-2018 Бетоны. Правила контроля и оценки прочности&quot;&#10;(утв. приказом Росстандарта от 12.04.2019 N 130-ст)&#10;Применяется с 01.01.2020 взамен ГОСТ 18105-2010&#10;Статус: действует с 01.01.2020&#10;Применяется для целей технического регламента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734D54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0" w:tooltip="&quot;ГОСТ 22690-2015 Бетоны. Определение прочности механическими методами неразрушающего контроля&quot;&#10;(утв. приказом Росстандарта от 25.09.2015 N 1378-ст)&#10;Применяется с 01.04.2016 взамен ГОСТ 22690-88&#10;Статус: действующая редакция (действ. с 01.04.2016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1" w:tooltip="&quot;ГОСТ 23732-2011 Вода для бетонов и строительных растворов. Технические условия&quot;&#10;(утв. приказом Росстандарта от 31.05.2012 N 97-ст)&#10;Применяется с 01.10.2012 взамен ГОСТ 23732-79&#10;Статус: действует с 01.10.2012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2" w:tooltip="&quot;ГОСТ 24211-2008 Добавки для бетонов и строительных растворов. Общие технические условия (с Изменением N 1) (с Поправкой)&quot;&#10;(утв. приказом Росстандарта от 29.04.2010 N 70-ст)&#10;Применяется с 01.01.2011 взамен ГОСТ 24211-2003&#10;Статус: действующая редакци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3" w:tooltip="&quot;ГОСТ 25192-2012 Бетоны. Классификация и общие технические требования (Переиздание)&quot;&#10;(утв. приказом Росстандарта от 27.12.2012 N 2003-ст)&#10;Применяется с 01.07.2013 взамен ГОСТ 25192-82&#10;Статус: действующая редакция (действ. с 01.07.2013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4" w:tooltip="&quot;ГОСТ 26134-2016 Бетоны. Ультразвуковой метод определения морозостойкости (Переиздание)&quot;&#10;(утв. приказом Росстандарта от 28.11.2016 N 1807-ст)&#10;Применяется с 01.07.2017 взамен ГОСТ 26134-84&#10;Статус: действующая редакция (действ. с 01.07.2017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5" w:tooltip="&quot;ГОСТ 26633-2015 Бетоны тяжелые и мелкозернистые. Технические условия&quot;&#10;(утв. приказом Росстандарта от 17.03.2016 N 165-ст)&#10;Применяется с 01.09.2016 взамен ГОСТ 26633-2012&#10;Статус: действующая редакция (действ. с 01.09.2016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F7233E">
            <w:pPr>
              <w:rPr>
                <w:rFonts w:ascii="Times New Roman" w:hAnsi="Times New Roman"/>
                <w:color w:val="FF0000"/>
              </w:rPr>
            </w:pPr>
            <w:hyperlink r:id="rId26" w:tooltip="&quot;ГОСТ 27006-2019 Бетоны. Правила подбора состава&quot;&#10;(утв. приказом Росстандарта от 06.06.2019 N 296-ст)&#10;Применяется с 01.01.2020 взамен ГОСТ 27006-86&#10;Статус: действует с 01.01.2020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734D54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F7233E">
            <w:pPr>
              <w:rPr>
                <w:rFonts w:ascii="Times New Roman" w:hAnsi="Times New Roman"/>
                <w:color w:val="FF0000"/>
              </w:rPr>
            </w:pPr>
            <w:hyperlink r:id="rId27" w:tooltip="&quot;ГОСТ 28570-2019 Бетоны. Методы определения прочности по образцам, отобранным из конструкций&quot;&#10;(утв. приказом Росстандарта от 26.04.2019 N 172-ст)&#10;Применяется с 01.09.2019 взамен ГОСТ 28570-90&#10;Статус: действует с 01.09.2019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734D54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D617A2">
            <w:pPr>
              <w:rPr>
                <w:rFonts w:ascii="Times New Roman" w:hAnsi="Times New Roman"/>
                <w:color w:val="FF0000"/>
              </w:rPr>
            </w:pPr>
            <w:hyperlink r:id="rId28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ет с 01.09.2019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734D54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30515-2013 Цементы. Общие технические условия (Переиздание с Поправкой)&quot;&#10;(утв. приказом Росстандарта от 11.06.2014 N 654-ст)&#10;Применяется с 01.01.2015 взамен ГОСТ 30515-97&#10;Статус: действующая редакция (действ. с 01.10.2015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310.1-76 Цементы. Методы испытаний. Общие положения (с Изменением N 1)&quot; (утв. постановлением Госстроя СССР от 14.10.1976 N 169) Применяется с 01.01.1978 взамен ГОСТ 310-60 Статус: действующая редакция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A05D7" w:rsidP="001F4D56">
            <w:pPr>
              <w:rPr>
                <w:rFonts w:ascii="Times New Roman" w:hAnsi="Times New Roman"/>
              </w:rPr>
            </w:pPr>
            <w:hyperlink r:id="rId31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A05D7" w:rsidP="001F4D56">
            <w:pPr>
              <w:rPr>
                <w:rFonts w:ascii="Times New Roman" w:hAnsi="Times New Roman"/>
              </w:rPr>
            </w:pPr>
            <w:hyperlink r:id="rId32" w:tooltip="&quot;ГОСТ 310.3-76 Цементы. Методы определения нормальной густоты, сроков схватывания и ...&quot;&#10;(утв. постановлением Госстроя СССР от 14.10.1976 N 169)&#10;Применяется с 01.01.1978 ...&#10;Статус: действующая редакция&#10;Применяется для целей технического регламента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A05D7" w:rsidP="001F4D56">
            <w:pPr>
              <w:rPr>
                <w:rFonts w:ascii="Times New Roman" w:hAnsi="Times New Roman"/>
              </w:rPr>
            </w:pPr>
            <w:hyperlink r:id="rId33" w:tooltip="&quot;ГОСТ 310.4-81 Цементы. Методы определения предела прочности при изгибе и сжатии (с ...&quot;&#10;(утв. постановлением Госстроя СССР от 21.08.1981 N 151)&#10;Применяется с 01.07.1983 ...&#10;Статус: действующая редакция&#10;Применяется для целей технического регламента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FA05D7" w:rsidP="001F4D56">
            <w:pPr>
              <w:rPr>
                <w:rFonts w:ascii="Times New Roman" w:hAnsi="Times New Roman"/>
              </w:rPr>
            </w:pPr>
            <w:hyperlink r:id="rId34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35" w:tooltip="&quot;ГОСТ 310.6-85 Цементы. Метод определения водоотделения&quot;&#10;(утв. постановлением Госстроя СССР от 26.02.1985 N 19)&#10;Статус: действующая редакция (действ. с 01.01.1986)&#10;Применяется для целей технического регламента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8269.0-97 Щебень и гравий из плотных горных пород и отходов ...&quot;&#10;(утв. постановлением Госстроя России от 06.01.1998 N 18-1)&#10;Применяется с ...&#10;Статус: действующая редакция (действ. с 01.09.2019)&#10;Применяется для целей технического регламента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37" w:tooltip="&quot;ГОСТ 32703-2014 Дороги автомобильные общего пользования. Щебень и ...&quot;&#10;(утв. приказом Росстандарта от 06.11.2014 N 1486-ст)&#10;Применяется с 01.06.2015&#10;Статус: действующая редакция (действ. с 01.12.2017)&#10;Применяется для целей технического регламента" w:history="1">
              <w:r w:rsidR="00A449F3" w:rsidRPr="00734D54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38" w:tooltip="&quot;ПНСТ 326-2019 Дороги автомобильные общего пользования. Смеси щебеночно-гравийно-песчаные, обработанные ...&quot;&#10;(утв. приказом Росстандарта от 16.05.2019 N 15-пнст)&#10;ПНСТ от 16.05.2019 N 326-2019&#10;Применяется с 01.07.2019&#10;Статус: действует с 01.07.2019" w:history="1">
              <w:r w:rsidR="00A449F3" w:rsidRPr="00734D54">
                <w:rPr>
                  <w:rStyle w:val="af2"/>
                  <w:rFonts w:ascii="Times New Roman" w:hAnsi="Times New Roman"/>
                  <w:color w:val="0000AA"/>
                </w:rPr>
                <w:t>ПНСТ 326-2019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A449F3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>. Технические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39" w:tooltip="&quot;ПНСТ 325-2019 Дороги автомобильные общего пользования. Смеси щебеночно-гравийно-песчаные, обработанные ...&quot;&#10;(утв. приказом Росстандарта от 16.05.2019 N 14-пнст)&#10;ПНСТ от 16.05.2019 N 325-2019&#10;Применяется с 01.07.2019&#10;Статус: действует с 01.07.2019" w:history="1">
              <w:r w:rsidR="00107064" w:rsidRPr="00107064">
                <w:rPr>
                  <w:rStyle w:val="af2"/>
                  <w:rFonts w:ascii="Times New Roman" w:hAnsi="Times New Roman"/>
                  <w:color w:val="0000AA"/>
                </w:rPr>
                <w:t>ПНСТ 325-2019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A449F3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>. Обработанные органическими вяжущими.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0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ГОСТ 23558-79&#10;Статус: действующая редакция (действ. с 01.04.2001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</w:t>
            </w:r>
            <w:r w:rsidRPr="001F4D56">
              <w:rPr>
                <w:rFonts w:ascii="Times New Roman" w:hAnsi="Times New Roman"/>
              </w:rPr>
              <w:lastRenderedPageBreak/>
              <w:t>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1" w:tooltip="&quot;ПНСТ 327-2019 Дороги автомобильные общего пользования. Смеси щебеночно-гравийно-песчаные. Технические условия&quot;&#10;(утв. приказом Росстандарта от 16.05.2019 N 16-пнст)&#10;ПНСТ от 16.05.2019 N 327-2019&#10;Применяется с 01.07.2019&#10;Статус: действует с 01.07.201" w:history="1">
              <w:r w:rsidR="00A449F3" w:rsidRPr="00734D54">
                <w:rPr>
                  <w:rStyle w:val="af2"/>
                  <w:rFonts w:ascii="Times New Roman" w:hAnsi="Times New Roman"/>
                  <w:color w:val="0000AA"/>
                </w:rPr>
                <w:t>ПНСТ 327-2019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>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25607-2009 Смеси щебеночно-гравийно-песчаные для покрытий и оснований автомобильных дорог ...&quot;&#10;(утв. приказом Росстандарта от 22.04.2010 N 63-ст)&#10;Применяется с 01.01.2011 взамен ГОСТ 25607-94&#10;Статус: действующая редакция (действ. с 01.01.2011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ая редакция (действ. с 01.06.2017)&#10;Применяется для целей технического регламента" w:history="1">
              <w:r w:rsidR="00165332" w:rsidRPr="00734D54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FA05D7" w:rsidP="001F4D56">
            <w:pPr>
              <w:rPr>
                <w:rFonts w:ascii="Times New Roman" w:hAnsi="Times New Roman"/>
              </w:rPr>
            </w:pPr>
            <w:hyperlink r:id="rId44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ет с 01.03.2020" w:history="1">
              <w:r w:rsidR="00107064" w:rsidRPr="0010706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10706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107064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5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25589-83 ...&#10;Статус: действующая редакция (действ. с 01.12.2018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8736-2014 Песок для строительных работ. Технические условия (с Поправкой)&quot;&#10;(утв. приказом Росстандарта от 18.11.2014 N 1641-ст)&#10;Применяется с 01.04.2015 взамен ГОСТ 8736-93&#10;Статус: действующая редакция (действ. с 01.10.2015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A05D7" w:rsidP="001F4D56">
            <w:pPr>
              <w:rPr>
                <w:rFonts w:ascii="Times New Roman" w:hAnsi="Times New Roman"/>
              </w:rPr>
            </w:pPr>
            <w:hyperlink r:id="rId47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ая редакция (действ. с 01.12.2017)&#10;Применяется для целей технического регламента" w:history="1">
              <w:r w:rsidR="00165332" w:rsidRPr="00734D54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Р 52129-2003 Порошок минеральный для асфальтобетонных и органоминеральных смесей. Технические ...&quot;&#10;(утв. постановлением Госстроя России от 27.06.2003 N 119)&#10;Применяется с 01.10.2003 взамен ГОСТ 16557-78, ГОСТ ...&#10;Статус: действующая редакция" w:history="1">
              <w:r w:rsidR="00C97AF8" w:rsidRPr="00C97AF8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C97AF8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C97AF8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C97AF8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FA05D7" w:rsidP="001F4D56">
            <w:pPr>
              <w:rPr>
                <w:rFonts w:ascii="Times New Roman" w:hAnsi="Times New Roman"/>
              </w:rPr>
            </w:pPr>
            <w:hyperlink r:id="rId49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ая редакция (действ. с 01.12.2019)&#10;Применяется для целей технического регламента" w:history="1">
              <w:r w:rsidR="00165332" w:rsidRPr="00734D54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FA05D7" w:rsidP="00250FD7">
            <w:pPr>
              <w:rPr>
                <w:rFonts w:ascii="Times New Roman" w:hAnsi="Times New Roman"/>
                <w:color w:val="FF0000"/>
              </w:rPr>
            </w:pPr>
            <w:hyperlink r:id="rId50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(действ. с 01.09.2002)" w:history="1"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250FD7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proofErr w:type="gramStart"/>
              <w:r w:rsidR="00250FD7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F4D56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250FD7">
                <w:rPr>
                  <w:rStyle w:val="af2"/>
                  <w:rFonts w:ascii="Times New Roman" w:hAnsi="Times New Roman"/>
                  <w:color w:val="0000AA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E66BFD" w:rsidRDefault="00FA05D7" w:rsidP="001F4D56">
            <w:pPr>
              <w:rPr>
                <w:rFonts w:ascii="Times New Roman" w:hAnsi="Times New Roman"/>
              </w:rPr>
            </w:pPr>
            <w:hyperlink r:id="rId51" w:tooltip="&quot;ПНСТ 306-2018 Дороги автомобильные общего пользования. Смеси органоминеральные холодные с использованием ...&quot;&#10;(утв. приказом Росстандарта от 09.10.2018 N 43-пнст)&#10;ПНСТ от 09.10.2018 N 306-2018&#10;Применяется с ...&#10;Статус: действует с 01.11.2018" w:history="1">
              <w:r w:rsidR="00E66BFD" w:rsidRPr="00734D54">
                <w:rPr>
                  <w:rStyle w:val="af2"/>
                  <w:rFonts w:ascii="Times New Roman" w:hAnsi="Times New Roman"/>
                  <w:color w:val="0000AA"/>
                </w:rPr>
                <w:t>ПНСТ 306-2018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E66BFD" w:rsidRDefault="00E66BFD" w:rsidP="001F4D56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переработанного асфальтобетона (РАП)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FA05D7" w:rsidP="001F4D56">
            <w:pPr>
              <w:rPr>
                <w:color w:val="FF0000"/>
              </w:rPr>
            </w:pPr>
            <w:hyperlink r:id="rId52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ет с 24.12.2009" w:history="1">
              <w:r w:rsidR="00AA3B1D" w:rsidRPr="00AA3B1D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FA05D7" w:rsidP="00AA3B1D">
            <w:pPr>
              <w:rPr>
                <w:color w:val="FF0000"/>
              </w:rPr>
            </w:pPr>
            <w:hyperlink r:id="rId53" w:tooltip="&quot;СТО 34390716.018-2009 Дороги автомобильные общего пользования. Тонкослойные покрытия из горячих битумоминеральных смесей. Технология устройства&quot; " w:history="1">
              <w:r w:rsidR="00AA3B1D" w:rsidRPr="00AA3B1D">
                <w:rPr>
                  <w:rStyle w:val="af2"/>
                  <w:color w:val="0000AA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54" w:tooltip="&quot;СТО 34390716.016-2009 Дороги автомобильные общего пользования. Эмульсия битумно-латексная катионная для ...&quot;&#10;Применяется с 24.12.2009&#10;Статус: действует с 24.12.2009" w:history="1">
              <w:r w:rsidR="00D10AB8" w:rsidRPr="00D10AB8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hyperlink r:id="rId55" w:tooltip="&quot;Методические рекомендации по восстановлению асфальтобетонных покрытий и оснований автомобильных дорог способами ...&quot;&#10;(утв. распоряжением Государственной службы дорожного хозяйства Минтранса России от 27.06.2002 N ...&#10;Статус: действует" w:history="1">
              <w:r w:rsidRPr="00C7452B">
                <w:rPr>
                  <w:rStyle w:val="af2"/>
                  <w:rFonts w:ascii="Times New Roman" w:hAnsi="Times New Roman"/>
                  <w:color w:val="0000AA"/>
                </w:rPr>
                <w:t>от 27.06.2002 N ОС-568-р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7452B" w:rsidRDefault="00C7452B" w:rsidP="00AA3B1D">
            <w:pPr>
              <w:rPr>
                <w:rFonts w:ascii="Times New Roman" w:hAnsi="Times New Roman"/>
              </w:rPr>
            </w:pPr>
            <w:r w:rsidRPr="00C7452B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(Федерального дорожного агентства) </w:t>
            </w:r>
            <w:hyperlink r:id="rId56" w:tooltip="&quot;О внесении изменений и дополнений в техническую документацию&quot;&#10;Письмо Росавтодора (Федерального дорожного агентства) от 23.03.2005 N ОБ-28/1266-ис&#10;Статус: действует с 23.03.2005" w:history="1">
              <w:r w:rsidRPr="00C7452B">
                <w:rPr>
                  <w:rStyle w:val="af2"/>
                  <w:rFonts w:ascii="Times New Roman" w:hAnsi="Times New Roman"/>
                  <w:color w:val="0000AA"/>
                </w:rPr>
                <w:t>от 23.03.2005 N ОБ-28/1266-ис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Параметры материалов для устройства асфальтобетонных слоев дорожной одежды.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FA05D7" w:rsidP="00AA3B1D">
            <w:pPr>
              <w:rPr>
                <w:rFonts w:ascii="Times New Roman" w:hAnsi="Times New Roman"/>
              </w:rPr>
            </w:pPr>
            <w:hyperlink r:id="rId57" w:tooltip="&quot;ГОСТ 9128-2009 Смеси асфальтобетонные дорожные, аэродромные и асфальтобетон. Технические условия&quot;&#10;(утв. приказом Росстандарта от 22.04.2010 N 62-ст)&#10;Статус: действует с 01.01.201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FA05D7" w:rsidP="00AA3B1D">
            <w:pPr>
              <w:rPr>
                <w:rFonts w:ascii="Times New Roman" w:hAnsi="Times New Roman"/>
              </w:rPr>
            </w:pPr>
            <w:hyperlink r:id="rId58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9128-2009&#10;Статус: действующая редакция (действ. с 01.11.2014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59" w:tooltip="&quot;ГОСТ 12801-98 Материалы на основе органических вяжущих для дорожного и аэродромного строительства. Методы ...&quot;&#10;(утв. постановлением Госстроя России от 24.11.1998 N 16)&#10;Применяется с 01.01.1999 взамен ГОСТ 12801-84&#10;Статус: действующая редакция" w:history="1">
              <w:r w:rsidR="00AA3B1D" w:rsidRPr="00C7452B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C7452B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C7452B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взамен ГОСТ ...&#10;Статус: действующая редакция (действ. с 01.09.2009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1" w:tooltip="&quot;ГОСТ 31424-2010 Материалы строительные нерудные из отсевов дробления плотных горных пород при ...&quot;&#10;(утв. приказом Росстандарта от 16.02.2011 N 11-ст)&#10;Применяется с 01.07.2011&#10;Статус: действующая редакция (действ. с 01.07.2011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2" w:tooltip="&quot;ГОСТ 11506-73 Битумы нефтяные. Метод определения температуры размягчения по кольцу и шару (с Изменениями N 1, 2, 3)&quot;&#10;(утв. постановлением Госстандарта СССР от 18.07.1973 N 1753)&#10;Применяется с 01.07.1974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1501-78 Битумы нефтяные. Метод определения глубины проникания иглы (с Изменениями N 1, 2, 3, 4)&quot;&#10;(утв. постановлением Госстандарта СССР от 06.09.1978 N 2457)&#10;Применяется с 01.01.1980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11507-78 Битумы нефтяные. Метод определения температуры хрупкости по Фраасу (с Изменениями N 1, 2, 3)&quot;&#10;(утв. постановлением Госстандарта СССР от 11.12.1978 N 3281)&#10;Применяется с 01.01.1980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11508-74 Битумы нефтяные. Методы определения сцепления битума с мрамором и ...&quot;&#10;(утв. постановлением Госстандарта СССР от 04.02.1974 N 336)&#10;Применяется с 01.01.1975&#10;Статус: действующая редакция&#10;Применяется для целей технического регламента" w:history="1">
              <w:r w:rsidR="00AA3B1D" w:rsidRPr="00786D54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ГОСТ 22245-76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4333-2014 (ISO 2592:2000) Нефтепродукты. Методы определения ...&quot;&#10;(утв. приказом Росстандарта от 29.05.2015 N 470-ст)&#10;Применяется с 01.07.2016 ...&#10;Статус: действующая редакция (действ. с 01.05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ая редакция (действ. с 01.05.2018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B24E94">
            <w:pPr>
              <w:rPr>
                <w:rFonts w:ascii="Times New Roman" w:hAnsi="Times New Roman"/>
                <w:color w:val="FF0000"/>
              </w:rPr>
            </w:pPr>
            <w:hyperlink r:id="rId70" w:tooltip="&quot;ГОСТ 25100-2020 Грунты. Классификация&quot;&#10;(утв. приказом Росстандарта от 21.07.2020 N 384-ст)&#10;Статус: действует с 01.01.2021" w:history="1">
              <w:r w:rsidR="00AA3B1D" w:rsidRPr="00B24E94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B24E94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ая редакция (действ. с 01.04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584-2016 Грунты. Методы лабораторного определения коэффициента ...&quot;&#10;(утв. приказом Росстандарта от 02.11.2016 N 1570-ст)&#10;Применяется с ...&#10;Статус: действующая редакция (действ. с 01.07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25584-2016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ая редакция (действ. с 01.02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C3217A">
            <w:pPr>
              <w:rPr>
                <w:rFonts w:ascii="Times New Roman" w:hAnsi="Times New Roman"/>
                <w:color w:val="FF0000"/>
              </w:rPr>
            </w:pPr>
            <w:r w:rsidRPr="00C3217A">
              <w:rPr>
                <w:rFonts w:ascii="Times New Roman" w:hAnsi="Times New Roman"/>
              </w:rPr>
              <w:t>ГОСТ 30416-20</w:t>
            </w:r>
            <w:r w:rsidR="00C3217A" w:rsidRPr="00C3217A">
              <w:rPr>
                <w:rFonts w:ascii="Times New Roman" w:hAnsi="Times New Roman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4" w:tooltip="&quot;ОДМ 218.5.003-2010 Рекомендации по применению геосинтетических материалов при строительстве и ремонте ...&quot;&#10;Распоряжение Росавтодора (Федерального дорожного агентства) от 01.02.2010 N 71-р&#10;ОДМ от 01.02.2010 N ...&#10;Статус: действует с 10.02.2010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218.5.003-2010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Рекомендации по применению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геосинтетических</w:t>
            </w:r>
            <w:proofErr w:type="spellEnd"/>
            <w:r w:rsidRPr="001F4D56">
              <w:rPr>
                <w:rFonts w:ascii="Times New Roman" w:hAnsi="Times New Roman"/>
              </w:rPr>
              <w:t xml:space="preserve"> материалов при строительстве и ремонте автомобильных дорог.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. Заменяет ГОСТ Р ...&#10;Статус: действующая редакция (действ. с 01.06.2019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Р 56925-2016 Дороги автомобильные и аэродромы. Методы измерения ...&quot;&#10;(утв. приказом Росстандарта от 23.05.2016 N 370-ст)&#10;Статус: действующая редакция (действ. с 01.10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30413-96 Дороги автомобильные. Метод определения коэффициента сцепления ...&quot;&#10;(утв. постановлением Госстроя России от 21.04.1997 N 18-5)&#10;Применяется с 01.07.1997&#10;Статус: действует с 01.07.1997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8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ДМ от 04.07.2018 N ...&#10;Статус: действует" w:history="1">
              <w:r w:rsidR="00A910DE" w:rsidRPr="00A910DE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79" w:tooltip="&quot;ОДН 218.3.039-2003 Укрепление обочин автомобильных дорог (взамен ВСН 39-79)&quot;&#10;(утв. распоряжением Минтранса России от 23.05.2003 N ОС-461-р)&#10;Отраслевые дорожные нормы от 23.05.2003 N 218.3.039-2003&#10;Применяется с ...&#10;Статус: действует с 01.06.2003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ОДМ 218.4.031-2016 Рекомендации по организации и проведению ведомственного контроля (мониторинга) качества при ...&quot;&#10;(утв. распоряжением Росавтодора (Федерального дорожного агентства) от 25.11.2016 N 2449-р)&#10;ОДМ от 25.11.2016 N ...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218.4.031-2016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и проведению ведомственного контроля (мониторинга) качества при выполнении дорожных работ на автомобильных дорогах общего пользования федерального значения.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СП 126.13330.2017 Геодезические работы в строительстве. СНиП 3.01.03-84&quot;&#10;(утв. приказом Министерства строительства и жилищно-коммунального хозяйства Российской ...&#10;Статус: действует с 25.04.2018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СП 78.13330.2012 Автомобильные дороги. Актуализированная редакция СНиП 3.06.03-85 ...&quot;&#10;(утв. приказом Минрегиона России от 30.06.2012 N 272)&#10;Свод правил от 30.06.2012 N ...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3" w:tooltip="&quot;СНиП 3.06.03-85 Автомобильные дороги&quot;&#10;(утв. постановлением Госстроя СССР от 20.08.1985 N 133)&#10;СНиП от 20.08.1985 N 3.06.03-85&#10;Свод правил от 20.08.1985 N 78.13330.2011" w:history="1">
              <w:r w:rsidRPr="003B68FD">
                <w:rPr>
                  <w:rStyle w:val="af2"/>
                  <w:rFonts w:ascii="Times New Roman" w:hAnsi="Times New Roman"/>
                  <w:color w:val="0000AA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E8529A" w:rsidP="00AA3B1D">
            <w:pPr>
              <w:rPr>
                <w:rFonts w:ascii="Times New Roman" w:hAnsi="Times New Roman"/>
                <w:color w:val="FF0000"/>
              </w:rPr>
            </w:pPr>
            <w:r w:rsidRPr="000137EE">
              <w:rPr>
                <w:rStyle w:val="af2"/>
                <w:rFonts w:ascii="Times New Roman" w:hAnsi="Times New Roman"/>
                <w:color w:val="0000AA"/>
              </w:rPr>
              <w:t>СП 34.13330.2021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дороги. Актуализированная редакция СНиП 2.05.02-85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 принятии строительных норм и правил Российской Федерации &quot;Безопасность труда в строительстве. Часть ...&quot;&#10;Постановление Госстроя России от 23.07.2001 N 80&#10;СНиП от 23.07.2001 N 12-03-2001&#10;Свод правил от 23.07.2001 ...&#10;Статус: действует с 01.09.200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14837" w:rsidP="00AA3B1D">
            <w:pPr>
              <w:rPr>
                <w:rFonts w:ascii="Times New Roman" w:hAnsi="Times New Roman"/>
                <w:color w:val="FF0000"/>
              </w:rPr>
            </w:pPr>
            <w:r w:rsidRPr="00914837">
              <w:rPr>
                <w:rFonts w:ascii="Times New Roman" w:hAnsi="Times New Roman"/>
              </w:rPr>
              <w:t xml:space="preserve">Постановление Правительства РФ </w:t>
            </w:r>
            <w:hyperlink r:id="rId85" w:tooltip="&quot;О внесении изменений в Правила дорожного движения Российской Федерации&quot;&#10;Постановление Правительства РФ от 23.07.2013 N 621&#10;Статус: действует с 06.08.2013" w:history="1">
              <w:r w:rsidRPr="00914837">
                <w:rPr>
                  <w:rStyle w:val="af2"/>
                  <w:rFonts w:ascii="Times New Roman" w:hAnsi="Times New Roman"/>
                  <w:color w:val="0000AA"/>
                </w:rPr>
                <w:t>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FA05D7" w:rsidP="00C240A6">
            <w:hyperlink r:id="rId86" w:tooltip="&quot;ГОСТ Р 52398-2005 Классификация автомобильных дорог. Основные параметры и требования&quot;&#10;(утв. приказом Росстандарта от 22.11.2005 N 296-ст)&#10;Применяется с 01.05.2006&#10;Статус: действует с 01.05.2006" w:history="1">
              <w:r w:rsidR="00C240A6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C240A6">
                <w:rPr>
                  <w:rStyle w:val="af2"/>
                  <w:rFonts w:ascii="Times New Roman" w:hAnsi="Times New Roman"/>
                  <w:color w:val="0000AA"/>
                </w:rPr>
                <w:t>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836CE5">
            <w:pPr>
              <w:rPr>
                <w:rFonts w:ascii="Times New Roman" w:hAnsi="Times New Roman"/>
                <w:color w:val="FF0000"/>
              </w:rPr>
            </w:pPr>
            <w:hyperlink r:id="rId87" w:tooltip="&quot;ОДМ 218.6.019-2016 Рекомендации по организации движения и ограждению мест производства дорожных работ&quot;&#10;(утв. распоряжением Росавтодора (Федерального дорожного агентства) от 02.03.2016 N 303-р)&#10;ОДМ от 02.03.2016 ...&#10;Статус: действует с 02.03.2016" w:history="1">
              <w:r w:rsidR="00AA3B1D" w:rsidRPr="00836CE5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836CE5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836CE5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836CE5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ВСН 42-91 Нормы расхода материалов на строительство и ремонт автомобильных дорог и мостов&quot;&#10;Ведомственные строительные нормы от 10.09.1991 N 42-91&#10;Применяется с 01.07.1992 взамен ВСН 42-80/Минавтодор РСФСР&#10;Статус: действует с 01.07.1992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89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ГОСТ Р 54401-2020 Дороги автомобильные общего пользования. Смеси литые асфальтобетонные дорожные горячие ...&quot;&#10;(утв. приказом Росстандарта от 27.03.2020 N 156-ст)&#10;Применяется с 01.06.2020 взамен ГОСТ Р 54401-2011&#10;Статус: действует с 01.06.2020" w:history="1">
              <w:r w:rsidR="005B67BC" w:rsidRPr="005B67BC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5B67BC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5B67BC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ГОСТ Р 52575-2021 Дороги автомобильные общего пользования. Материалы для дорожной разметки. Технические требования&quot;&#10;(утв. приказом Росстандарта от 15.01.2021 N 2-ст)&#10;Применяется с 01.02.2021 взамен ГОСТ Р 52575-2006&#10;Статус: действует с 01.02.202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2" w:tooltip="&quot;ГОСТ Р 52576-2021 Дороги автомобильные общего пользования. Материалы для дорожной разметки. Методы испытаний&quot;&#10;(утв. приказом Росстандарта от 15.01.2021 N 3-ст)&#10;Применяется с 01.02.2021 взамен ГОСТ Р 52576-2006&#10;Статус: действует с 01.02.202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3" w:tooltip="&quot;ГОСТ Р 52290-2004 Технические средства организации дорожного движения. Знаки дорожные. Общие ...&quot;&#10;(утв. приказом Росстандарта от 15.12.2004 N 121-ст)&#10;Статус: действующая редакция (действ. с 01.04.2020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ГОСТ Р 50970-2011 Технические средства организации дорожного движения. Столбики сигнальные дорожные ...&quot;&#10;(утв. приказом Росстандарта от 22.04.2011 N 54-ст)&#10;Применяется с 01.09.2011 взамен ГОСТ Р 50970-96&#10;Статус: действует с 01.09.201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6665-91 Камни бетонные и железобетонные бортовые. Технические условия&quot;&#10;(утв. постановлением Госстроя СССР от 03.04.1991 N 13)&#10;Применяется с 01.01.1993 взамен ГОСТ 6665-82&#10;Статус: действующая редакция (действ. с 01.01.199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6665-91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914837" w:rsidP="00AA3B1D">
            <w:pPr>
              <w:rPr>
                <w:rFonts w:ascii="Times New Roman" w:hAnsi="Times New Roman"/>
              </w:rPr>
            </w:pPr>
            <w:r w:rsidRPr="00914837">
              <w:rPr>
                <w:rFonts w:ascii="Times New Roman" w:hAnsi="Times New Roman"/>
              </w:rPr>
              <w:t xml:space="preserve">Приказ Минтранса России </w:t>
            </w:r>
            <w:hyperlink r:id="rId96" w:tooltip="&quot;Об утверждении Классификации работ по капитальному ремонту, ремонту и содержанию автомобильных дорог (с изменениями на 12 августа 2020 года)&quot;&#10;Приказ Минтранса России от 16.11.2012 N 402&#10;Статус: действующая редакция (действ. с 15.12.2020)" w:history="1">
              <w:r w:rsidRPr="00914837">
                <w:rPr>
                  <w:rStyle w:val="af2"/>
                  <w:rFonts w:ascii="Times New Roman" w:hAnsi="Times New Roman"/>
                  <w:color w:val="0000AA"/>
                </w:rPr>
                <w:t>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7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ет с 01.01.201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11503-74 Битумы нефтяные. Метод определения условной вязкости (с Изменениями ...&quot;&#10;(утв. постановлением Госстандарта СССР от 25.07.1974 N 1771)&#10;Применяется с 01.01.1976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11504-73 Битумы нефтяные. Метод определения количества испарившегося ...&quot;&#10;(утв. постановлением Госстандарта СССР от 12.03.1973 N 560)&#10;Применяется с 01.01.1975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18180-72 (СТ СЭВ 4543-84) Битумы нефтяные. Метод определения изменения массы после прогрева (с Изменениями N 1, 2, 3)&quot;&#10;(утв. постановлением Госстандарта СССР от 20.10.1972 N 1924)&#10;Применяется с 01.01.1974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8145BA">
            <w:pPr>
              <w:rPr>
                <w:rFonts w:ascii="Times New Roman" w:hAnsi="Times New Roman"/>
                <w:color w:val="FF0000"/>
              </w:rPr>
            </w:pPr>
            <w:hyperlink r:id="rId103" w:tooltip="&quot;ГОСТ 19804-2012 Сваи железобетонные заводского изготовления. Общие технические условия&quot;&#10;Статус: действует с 01.01.2014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</w:hyperlink>
            <w:r w:rsidR="008145BA" w:rsidRPr="008145BA">
              <w:rPr>
                <w:rStyle w:val="af2"/>
                <w:rFonts w:ascii="Times New Roman" w:hAnsi="Times New Roman"/>
                <w:color w:val="0000AA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ая редакция (действ. с 01.09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ОДМ 218.5.007-2016 Методические рекомендации по определению модуля упругости статическим штампом&quot;&#10;(утв. распоряжением Росавтодора (Федерального дорожного агентства) от 13.07.2016 N 1235-р)&#10;ОДМ от 13.07.2016 N ...&#10;Статус: действует с 13.07.2016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20522-2012 Грунты. Методы статистической обработки результатов испытаний&quot;&#10;Применяется с 01.07.2013 взамен ГОСТ 20522-96&#10;Статус: действует с 01.07.2013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E37CB">
            <w:pPr>
              <w:rPr>
                <w:rFonts w:ascii="Times New Roman" w:hAnsi="Times New Roman"/>
                <w:color w:val="FF0000"/>
              </w:rPr>
            </w:pPr>
            <w:hyperlink r:id="rId107" w:tooltip="&quot;ГОСТ 22000-86 Трубы бетонные и железобетонные. Типы и основные параметры&quot;&#10;(утв. постановлением Госстроя СССР от 30.12.1985 N 272)&#10;Применяется с 01.07.1986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</w:hyperlink>
            <w:r w:rsidR="00AE37CB" w:rsidRPr="00AE37CB">
              <w:rPr>
                <w:rStyle w:val="af2"/>
                <w:rFonts w:ascii="Times New Roman" w:hAnsi="Times New Roman"/>
                <w:color w:val="0000AA"/>
              </w:rPr>
              <w:t>2023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CA6387">
            <w:pPr>
              <w:rPr>
                <w:rFonts w:ascii="Times New Roman" w:hAnsi="Times New Roman"/>
                <w:color w:val="FF0000"/>
              </w:rPr>
            </w:pPr>
            <w:hyperlink r:id="rId108" w:tooltip="&quot;ГОСТ 23118-2019 Конструкции стальные строительные. Общие технические условия&quot;&#10;(утв. приказом Росстандарта от 04.08.2020 N 458-ст)&#10;Применяется с 01.01.2021 взамен ГОСТ 23118-2012&#10;Статус: действует с 01.01.2021" w:history="1">
              <w:r w:rsidR="00AA3B1D" w:rsidRPr="00CA6387">
                <w:rPr>
                  <w:rStyle w:val="af2"/>
                  <w:rFonts w:ascii="Times New Roman" w:hAnsi="Times New Roman"/>
                </w:rPr>
                <w:t>ГОСТ 23118-201</w:t>
              </w:r>
              <w:r w:rsidR="00CA6387" w:rsidRPr="00CA6387">
                <w:rPr>
                  <w:rStyle w:val="af2"/>
                  <w:rFonts w:ascii="Times New Roman" w:hAnsi="Times New Roman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ая редакция (действ. с 01.07.2013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0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ая редакция (действ. с 01.11.2013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ГОСТ 30491-97&#10;Статус: действующая редакция (действ. с 01.11.201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ГОСТ 30693-2000 Мастики кровельные и гидроизоляционные. Общие технические условия&quot;&#10;(утв. постановлением Госстроя России от 20.11.2000 N 111)&#10;Применяется с 01.04.2001 взамен ГОСТ 4.222-83, ГОСТ 25591-83&#10;Статус: действует с 01.04.200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31015-2002 Смеси асфальтобетонные и асфальтобетон щебеночно-мастичные. Технические условия (с Поправкой)&quot;&#10;(утв. постановлением Госстроя России от 05.04.2003 N 33)&#10;Статус: действующая редакция (действ. с 01.05.200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C3217A">
            <w:pPr>
              <w:rPr>
                <w:rFonts w:ascii="Times New Roman" w:hAnsi="Times New Roman"/>
                <w:color w:val="FF0000"/>
              </w:rPr>
            </w:pPr>
            <w:hyperlink r:id="rId114" w:tooltip="&quot;ГОСТ 6139-2003 Песок для испытаний цемента. Технические условия&quot;&#10;(утв. постановлением Госстроя России от 21.06.2003 N 91)&#10;Статус: действует с 01.09.2004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5" w:tooltip="&quot;ГОСТ 32018-2012 Изделия строительно-дорожные из природного камня. Технические условия&quot;&#10;Статус: действует с 01.01.2014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32496-2013 Заполнители пористые для легких бетонов. Технические условия (Переиздание)&quot;&#10;(утв. приказом Росстандарта от 30.12.2013 N 2397-ст)&#10;Применяется с 01.01.2015 взамен ГОСТ 9757-90&#10;Статус: действующая редакция (действ. с 01.01.2015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ГОСТ Р ...&#10;Статус: действующая редакция (действ. с 01.10.2020)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Технические средства организации дорожного </w:t>
            </w:r>
            <w:r w:rsidRPr="001F4D56">
              <w:rPr>
                <w:rFonts w:ascii="Times New Roman" w:hAnsi="Times New Roman"/>
              </w:rPr>
              <w:lastRenderedPageBreak/>
              <w:t>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Р 50971-2011 Технические средства организации дорожного движения. Световозвращатели дорожные. Общие ...&quot;&#10;(утв. приказом Росстандарта от 22.04.2011 N 53-ст)&#10;Применяется с 01.09.2011 взамен ГОСТ Р 50971-96&#10;Статус: действует с 01.09.201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12.0.003-74&#10;Статус: действующая редакция (действ. с 01.03.2017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12.1.004-91 Система стандартов безопасности труда (ССБТ). Пожарная ...&quot;&#10;(утв. постановлением Госстандарта СССР от 14.06.1991 N 875)&#10;Применяется с 01.07.1992 взамен ...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1" w:tooltip="&quot;ГОСТ 12.1.010-76 Система стандартов безопасности труда (ССБТ). Взрывобезопасность ...&quot;&#10;(утв. постановлением Госстандарта СССР от 28.06.1976 N 1581)&#10;Применяется с 01.01.1978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12.2.011-2012 Система стандартов безопасности труда (ССБТ). Машины ...&quot;&#10;(утв. приказом Росстандарта от 28.08.2013 N 627-ст)&#10;Применяется с 01.03.2014 взамен ГОСТ Р ...&#10;Статус: действует с 01.03.2014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23" w:tooltip="&quot;ГОСТ 17.0.0.01-76 Система стандартов в области охраны природы и улучшения использования природных ...&quot;&#10;(утв. постановлением Госстандарта СССР от 25.03.1976 N 699)&#10;Применяется с 01.01.1977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17.2.1.01-76 Охрана природы (ССОП). Атмосфера. Классификация выбросов по составу (с Изменением N 1)&quot;&#10;(утв. постановлением Госстандарта СССР от 31.03.1976 N 725)&#10;Применяется с 01.01.1977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17.4.3.02-85 Охрана природы (ССОП). Почвы. Требования к охране плодородного слоя почвы при производстве земляных работ&quot;&#10;(утв. постановлением Госстандарта СССР от 05.05.1985 N 1294)&#10;Применяется с 01.01.1987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02255D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r w:rsidRPr="0002255D">
              <w:rPr>
                <w:rStyle w:val="af2"/>
                <w:rFonts w:ascii="Times New Roman" w:hAnsi="Times New Roman"/>
                <w:color w:val="0000AA"/>
              </w:rPr>
              <w:t xml:space="preserve">ГОСТ </w:t>
            </w:r>
            <w:proofErr w:type="gramStart"/>
            <w:r w:rsidRPr="0002255D">
              <w:rPr>
                <w:rStyle w:val="af2"/>
                <w:rFonts w:ascii="Times New Roman" w:hAnsi="Times New Roman"/>
                <w:color w:val="0000AA"/>
              </w:rPr>
              <w:t>Р</w:t>
            </w:r>
            <w:proofErr w:type="gramEnd"/>
            <w:r w:rsidRPr="0002255D">
              <w:rPr>
                <w:rStyle w:val="af2"/>
                <w:rFonts w:ascii="Times New Roman" w:hAnsi="Times New Roman"/>
                <w:color w:val="0000AA"/>
              </w:rPr>
              <w:t xml:space="preserve"> 70284-2022</w:t>
            </w:r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Р 8.563-96&#10;Статус: действующая редакция (действ. с 15.04.2010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Р 8.568-2017 Государственная система обеспечения единства измерений (ГСИ). Аттестация ...&quot;&#10;(утв. приказом Росстандарта от 29.12.2017 N 2121-ст)&#10;Применяется с 01.08.2018 взамен ГОСТ Р 8.568-97&#10;Статус: действующая редакция (действ. с 01.08.2018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Р 8.000-2000&#10;Статус: действующая редакция (действ. с 01.07.2016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ИСО 14001-2007&#10;Статус: действующая редакция (действ. с 01.03.2017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4F7A8A">
            <w:pPr>
              <w:rPr>
                <w:rFonts w:ascii="Times New Roman" w:hAnsi="Times New Roman"/>
                <w:color w:val="FF0000"/>
              </w:rPr>
            </w:pPr>
            <w:hyperlink r:id="rId130" w:tooltip="&quot;ГОСТ Р 58941-2020 Система обеспечения точности геометрических параметров в строительстве. Правила выполнения измерений. Общие положения&quot;&#10;(утв. приказом Росстандарта от 29.07.2020 N 424-ст)&#10;Статус: действует с 01.01.2021" w:history="1">
              <w:r w:rsidR="00AA3B1D" w:rsidRPr="004F7A8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4F7A8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4F7A8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23279-2012 Сетки арматурные сварные для железобетонных конструкций и изделий. Общие технические условия (Переиздание)&quot;&#10;(утв. приказом Росстандарта от 29.11.2012 N 1306-ст)&#10;Статус: действующая редакция (действ. с 01.07.201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О расчетных нагрузках для дорожных одежд&quot;&#10;Письмо Росавтодора (Федерального дорожного агентства) от 23.09.2005 N СП-28/5167-ис&#10;Статус: действует с 23.11.2005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33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ет с 21.09.2005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FA05D7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ет с 21.09.2005" w:history="1">
              <w:r w:rsidR="00AA3B1D" w:rsidRPr="00067AFF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067AFF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067AFF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35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(действ. с 12.11.2015)" w:history="1">
              <w:r w:rsidRPr="00067AFF">
                <w:rPr>
                  <w:rStyle w:val="af2"/>
                  <w:rFonts w:ascii="Times New Roman" w:hAnsi="Times New Roman"/>
                  <w:color w:val="auto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36" w:tooltip="&quot;ТР ТС 014/2011 Технический регламент Таможенного союза &quot;Безопасность автомобильных дорог&quot; (с ...&quot;&#10;(утв. решением Комиссии Таможенного союза от 18.10.2011 N 827)&#10;Технический регламент Таможенного ...&#10;Статус: действующая редакция (действ. с 15.02.201" w:history="1">
              <w:proofErr w:type="gramStart"/>
              <w:r w:rsidRPr="003B68FD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3B68FD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37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(действ. с 01.04.201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38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(действ. с 01.04.2013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39" w:tooltip="&quot;ОДМ 218.1.002-2020 Рекомендации по организации и проведению работ по стандартизации в сфере дорожного хозяйства&quot;&#10;&quot;&#10;(утв. распоряжением Росавтодора (Федерального дорожного агентства) от 27.07.2020 N 2430-р)&#10;ОДМ от 27.07.2020 ...&#10;Статус: действует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0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(действ. с 01.07.2020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</w:t>
            </w:r>
            <w:r w:rsidRPr="001F4D56">
              <w:rPr>
                <w:rFonts w:ascii="Times New Roman" w:hAnsi="Times New Roman"/>
              </w:rPr>
              <w:lastRenderedPageBreak/>
              <w:t xml:space="preserve">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1" w:tooltip="&quot;ГОСТ 13015-2012 Изделия бетонные и железобетонные для строительства ...&quot;&#10;(утв. приказом Росстандарта от 27.12.2012 N 2072-ст)&#10;Применяется с ...&#10;Статус: действующая редакция (действ. с 01.01.2014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2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ая редакция (действ. с 01.02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3" w:tooltip="&quot;ГОСТ 32756-2014 Дороги автомобильные общего пользования. Требования к проведению ...&quot;&#10;(утв. приказом Росстандарта от 24.09.2014 N 1203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4" w:tooltip="&quot;ОДМ 218.5.001-2008 Методические рекомендации по защите и очистке автомобильных дорог от снега&quot;&#10;(утв. распоряжением Росавтодора (Федерального дорожного агентства) от 01.02.2008 N 44-р)&#10;ОДМ от 01.02.2008 N ...&#10;Статус: действует с 01.03.2008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ОДМ 218.5.001-2008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дорожные нормы от ...&#10;Статус: действует с 01.07.1999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ОДМ 218.4.005-2010 Рекомендации по обеспечению безопасности движения на автомобильных дорогах&quot;&#10;(утв. распоряжением Росавтодора (Федерального дорожного агентства) от 12.01.2011 N 13-р)&#10;ОДМ от 12.01.2011 N ...&#10;Статус: действует с 01.10.2010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МДС 12-29.2006 Методические рекомендации по разработке и оформлению технологической карты&quot;&#10;МДС от 01.01.2007 N 12-29.2006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МДС 12-81.2007 Методические рекомендации по разработке и оформлению проекта организации строительства и проекта производства работ&quot;&#10;МДС от 01.01.2007 N 12-81.2007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ОДМ 218.6.029-2017 Рекомендации по установлению гарантийных сроков конструктивных элементов автомобильных дорог ...&quot;&#10;(утв. распоряжением Росавтодора (Федерального дорожного агентства) от 15.12.2017 N 4000-р)&#10;ОДМ от 15.12.2017 N ...&#10;Статус: действуе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Р 58406.2-2020 Дороги автомобильные общего пользования. Смеси горячие асфальтобетонные и ...&quot;&#10;(утв. приказом Росстандарта от 15.05.2020 N 192-ст)&#10;Применяется с 01.06.2020. Заменяет ПНСТ 184-2019, ГОСТ 9128-2009&#10;Статус: действует с 01.06.2020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8811F7" w:rsidP="00AA3B1D">
            <w:pPr>
              <w:autoSpaceDE w:val="0"/>
              <w:autoSpaceDN w:val="0"/>
              <w:adjustRightInd w:val="0"/>
            </w:pPr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ГОСТ </w:t>
            </w:r>
            <w:proofErr w:type="gramStart"/>
            <w:r w:rsidRPr="000137EE">
              <w:rPr>
                <w:rStyle w:val="af2"/>
                <w:rFonts w:ascii="Times New Roman" w:hAnsi="Times New Roman"/>
                <w:color w:val="0000AA"/>
              </w:rPr>
              <w:t>Р</w:t>
            </w:r>
            <w:proofErr w:type="gramEnd"/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 58406.1-2020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ЩЕБЕНОЧНО-МАСТИЧНЫЕ АСФАЛЬТОБЕТОННЫЕ И АСФАЛЬТОБЕТОН. </w:t>
            </w:r>
            <w:r w:rsidR="00992A9F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8811F7" w:rsidP="00AA3B1D">
            <w:pPr>
              <w:autoSpaceDE w:val="0"/>
              <w:autoSpaceDN w:val="0"/>
              <w:adjustRightInd w:val="0"/>
            </w:pPr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ГОСТ </w:t>
            </w:r>
            <w:proofErr w:type="gramStart"/>
            <w:r w:rsidRPr="000137EE">
              <w:rPr>
                <w:rStyle w:val="af2"/>
                <w:rFonts w:ascii="Times New Roman" w:hAnsi="Times New Roman"/>
                <w:color w:val="0000AA"/>
              </w:rPr>
              <w:t>Р</w:t>
            </w:r>
            <w:proofErr w:type="gramEnd"/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 58406.2-2020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FA05D7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1" w:tooltip="&quot;ГОСТ Р 58406.1-2020 Дороги автомобильные общего пользования. Смеси щебеночно-мастичные асфальтобетонные ...&quot;&#10;(утв. приказом Росстандарта от 15.05.2020 N 191-ст)&#10;Применяется с 01.06.2020. Заменяет ПНСТ 183-2019, ГОСТ ...&#10;Статус: действует с 01.06.20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ГОСТ Р 58952.1-2020 Дороги автомобильные общего пользования. Эмульсии битумные дорожные. Технические ...&quot;&#10;(утв. приказом Росстандарта от 26.11.2020 N 1175-ст)&#10;Применяется с 01.12.2020 взамен ГОСТ Р 52128-2003, ГОСТ ...&#10;Статус: действует с 01.12.202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(действ. с 01.02.2015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ая редакция (действ. с 01.02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ГОСТ 32725-2014 Дороги автомобильные общего пользования. Песок природный и ...&quot;&#10;(утв. приказом Росстандарта от 24.09.2014 N 1194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32726-2014 Дороги автомобильные общего пользования. Песок природный и ...&quot;&#10;(утв. приказом Росстандарта от 24.09.2014 N 1195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8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ая редакция (действ. с 01.03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9" w:tooltip="&quot;ГОСТ 32728-2014 Дороги автомобильные общего пользования. Песок природный и ...&quot;&#10;(утв. приказом Росстандарта от 24.09.2014 N 1197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0" w:tooltip="&quot;ГОСТ 32721-2014 Дороги автомобильные общего пользования. Песок природный и ...&quot;&#10;(утв. приказом Росстандарта от 24.09.2014 N 1191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32768-2014 Дороги автомобильные общего пользования. Песок природный и ...&quot;&#10;(утв. приказом Росстандарта от 30.09.2014 N 1250-ст)&#10;Применяется с 01.02.2015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ая редакция (действ. с 01.12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3026-2014 Дороги автомобильные общего пользования. Щебень и ...&quot;&#10;(утв. приказом Росстандарта от 09.09.2015 N 1298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3028-2014 Дороги автомобильные общего пользования. Щебень и гравий из ...&quot;&#10;(утв. приказом Росстандарта от 09.09.2015 N 1299-ст)&#10;Применяется с 01.06.2016&#10;Статус: действует с 01.06.2016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3029-2014 Дороги автомобильные общего пользования. Щебень и ...&quot;&#10;(утв. приказом Росстандарта от 09.09.2015 N 1300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3030-2014 Дороги автомобильные общего пользования. Щебень и ...&quot;&#10;(утв. приказом Росстандарта от 09.09.2015 N 1301-ст)&#10;Применяется с 01.06.2016&#10;Статус: действующая редакция (действ. с 01.06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3024-2014 Дороги автомобильные общего пользования. Щебень и гравий из ...&quot;&#10;(утв. приказом Росстандарта от 09.09.2015 N 1297-ст)&#10;Применяется с 01.06.2016&#10;Статус: действует с 01.06.2016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816-2014 Дороги автомобильные общего пользования. Щебень шлаковый ...&quot;&#10;(утв. приказом Росстандарта от 02.02.2015 N 38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818-2014 Дороги автомобильные общего пользования. Щебень и песок шлаковые ...&quot;&#10;(утв. приказом Росстандарта от 02.02.2015 N 40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2820-2014 Дороги автомобильные общего пользования. Щебень и песок шлаковые ...&quot;&#10;(утв. приказом Росстандарта от 02.02.2015 N 42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2822-2014 Дороги автомобильные общего пользования. Щебень и песок шлаковые ...&quot;&#10;(утв. приказом Росстандарта от 02.02.2015 N 44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61-2014 Дороги автомобильные общего пользования. Щебень и песок шлаковые ...&quot;&#10;(утв. приказом Росстандарта от 02.02.2015 N 56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63-2014 Дороги автомобильные общего пользования. Щебень шлаковый ...&quot;&#10;(утв. приказом Росстандарта от 02.02.2015 N 58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703-2014 Дороги автомобильные общего пользования. Щебень и ...&quot;&#10;(утв. приказом Росстандарта от 06.11.2014 N 1486-ст)&#10;Применяется с 01.06.2015&#10;Статус: действующая редакция (действ. с 01.12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722-2014 Дороги автомобильные общего пользования. Песок природный и ...&quot;&#10;(утв. приказом Росстандарта от 24.09.2014 N 1192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ая редакция (действ. с 01.12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ая редакция (действ. с 01.12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ая редакция (действ. с 01.09.2018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15-2014 Дороги автомобильные общего пользования. Щебень шлаковый ...&quot;&#10;(утв. приказом Росстандарта от 02.02.2015 N 37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ая редакция (действ. с 01.06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3057-2014 Дороги автомобильные общего пользования. Щебень и ...&quot;&#10;(утв. приказом Росстандарта от 09.09.2015 N 1314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3109-2014 Дороги автомобильные общего пользования. Щебень и ...&quot;&#10;(утв. приказом Росстандарта от 09.09.2015 N 1315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3055-2014 Дороги автомобильные общего пользования. Щебень и ...&quot;&#10;(утв. приказом Росстандарта от 09.09.2015 N 1312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3054-2014 Дороги автомобильные общего пользования. Щебень и гравий из горных ...&quot;&#10;(утв. приказом Росстандарта от 09.09.2015 N 1311-ст)&#10;Применяется с 01.06.2016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3053-2014 Дороги автомобильные общего пользования. Щебень и ...&quot;&#10;(утв. приказом Росстандарта от 09.09.2015 N 1310-ст)&#10;Применяется с 01.06.2016&#10;Статус: действующая редакция (действ. с 01.06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3048-2014 Дороги автомобильные общего пользования. Щебень и ...&quot;&#10;(утв. приказом Росстандарта от 09.09.2015 N 1305-ст)&#10;Применяется с 01.06.2016&#10;Статус: действующая редакция (действ. с 01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3047-2014 Дороги автомобильные общего пользования. Щебень и ...&quot;&#10;(утв. приказом Росстандарта от 09.09.2015 N 1304-ст)&#10;Применяется с 01.06.2016&#10;Статус: действующая редакция (действ. с 01.11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ая редакция (действ. с 01.02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ая редакция (действ. с 01.10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ая редакция (действ. с 01.12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ая редакция (действ. с 01.11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ая редакция (действ. с 01.12.2018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143-2014 Дороги автомобильные общего пользования. Битумы нефтяные дорожные ...&quot;&#10;(утв. приказом Росстандарта от 29.05.2015 N 529-ст)&#10;Применяется с 01.10.2015 ...&#10;Статус: действует с 01.10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ая редакция (действ. с 01.10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ая редакция (действ. с 01.05.2020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</w:t>
            </w:r>
            <w:r>
              <w:rPr>
                <w:rFonts w:ascii="Times New Roman" w:hAnsi="Times New Roman"/>
                <w:sz w:val="22"/>
                <w:szCs w:val="22"/>
              </w:rPr>
              <w:t>58406.1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 xml:space="preserve">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ДМ от 06.09.2018 N ...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. Заменяет ГОСТ Р ...&#10;Статус: действующая редакция (действ. с 01.06.2019)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.ТРЕБОВАНИЯ К ЭКСПЛУАТАЦИОННОМУ </w:t>
            </w:r>
            <w:r w:rsidRPr="001F4D56">
              <w:rPr>
                <w:rFonts w:ascii="Times New Roman" w:hAnsi="Times New Roman"/>
              </w:rPr>
              <w:lastRenderedPageBreak/>
              <w:t>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01-2014 Дороги автомобильные общего пользования. Покрытия дорожные ...&quot;&#10;(утв. приказом Росстандарта от 20.11.2015 N 1931-ст)&#10;Применяется с 01.08.2016&#10;Статус: действует с 01.08.2016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ДМ от 03.11.2017 N ...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ОДМ 218.2.064-2015 Методы укрепления откосов земляного полотна автомобильных дорог засевом трав в ...&quot;&#10;(утв. распоряжением Росавтодора (Федерального дорожного агентства) от 15.05.2017 N 944-р)&#10;ОДМ от 15.05.2017 N ...&#10;Статус: действует с 15.05.2017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ОДМ 218.3.044-2015 Требования к технологическим картам на выполнение дорожных работ&quot;&#10;Распоряжение Росавтодора (Федерального дорожного агентства) от 28.07.2015 N 1334-р&#10;ОДМ от 28.07.2015 N 218.3.044-2015&#10;Статус: действует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hyperlink r:id="rId210" w:tooltip="&quot;ОДМ 218.3.044-2015 Требования к технологическим картам на выполнение дорожных работ&quot;&#10;Распоряжение Росавтодора (Федерального дорожного агентства) от 28.07.2015 N 1334-р&#10;ОДМ от 28.07.2015 N 218.3.044-2015&#10;Статус: действует" w:history="1">
              <w:r w:rsidRPr="003B68FD">
                <w:rPr>
                  <w:rStyle w:val="af2"/>
                  <w:rFonts w:ascii="Times New Roman" w:hAnsi="Times New Roman"/>
                  <w:color w:val="0000AA"/>
                </w:rPr>
                <w:t>от 28.07.2015 N 1334-р</w:t>
              </w:r>
            </w:hyperlink>
            <w:r w:rsidRPr="001F4D56">
              <w:rPr>
                <w:rFonts w:ascii="Times New Roman" w:hAnsi="Times New Roman"/>
              </w:rPr>
              <w:t xml:space="preserve"> ОДМ </w:t>
            </w:r>
            <w:hyperlink r:id="rId211" w:tooltip="&quot;ОДМ 218.3.044-2015 Требования к технологическим картам на выполнение дорожных работ&quot;&#10;Распоряжение Росавтодора (Федерального дорожного агентства) от 28.07.2015 N 1334-р&#10;ОДМ от 28.07.2015 N 218.3.044-2015&#10;Статус: действует" w:history="1">
              <w:r w:rsidRPr="003B68FD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15467-79 Управление качеством продукции. Основные понятия. Термины и определения (с Изменением N 1)&quot;&#10;&quot;&#10;(утв. постановлением Госстандарта СССР от 26.01.1979 N 244)&#10;Применяется с 01.07.1979 взамен ГОСТ 16431-70 ...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ГОСТ 16504-81 Система государственных испытаний продукции. Испытания и контроль качества продукции ...&quot;&#10;(утв. постановлением Госстандарта СССР от 08.12.1981 N 5297)&#10;Применяется с 01.01.1982 взамен ГОСТ 16504-74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32731-2014 Дороги автомобильные общего пользования. Требования к проведению ...&quot;&#10;(утв. приказом Росстандарта от 24.09.2014 N 1199-ст)&#10;Применяется с 01.02.2015&#10;Статус: действует с 01.0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2867-2014 Дороги автомобильные общего пользования. Организация ...&quot;&#10;(утв. приказом Росстандарта от 27.02.2015 N 108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ая редакция (действ. с 01.12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ая редакция (действ. с 01.07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ГОСТ Р 51872-2019 Документация исполнительная геодезическая. Правила выполнения&quot;&#10;(утв. приказом Росстандарта от 22.03.2019 N 93-ст)&#10;Применяется с 01.09.2019 взамен ...&#10;Статус: действует с 01.09.2019&#10;Применяется для целей технического регламента" w:history="1"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65B8F">
                <w:rPr>
                  <w:rStyle w:val="af2"/>
                  <w:rFonts w:ascii="Times New Roman" w:hAnsi="Times New Roman"/>
                  <w:color w:val="0000AA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9" w:tooltip="&quot;ГОСТ Р 56925-2016 Дороги автомобильные и аэродромы. Методы измерения ...&quot;&#10;(утв. приказом Росстандарта от 23.05.2016 N 370-ст)&#10;Статус: действующая редакция (действ. с 01.10.2016)&#10;Применяется для целей технического регламента" w:history="1">
              <w:r w:rsidR="00743645" w:rsidRPr="00743645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743645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743645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2801-98 Материалы на основе органических вяжущих для дорожного и аэродромного строительства. Методы ...&quot;&#10;(утв. постановлением Госстроя России от 24.11.1998 N 16)&#10;Применяется с 01.01.1999 взамен ГОСТ 12801-84&#10;Статус: действующая редакция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Р 51256-2018 Технические средства организации дорожного движения. Разметка дорожная. Классификация ...&quot;&#10;(утв. приказом Росстандарта от 20.02.2018 N 81-ст)&#10;Применяется с 01.06.2018 взамен ГОСТ Р 51256-2011&#10;Статус: действует с 01.06.2018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ая редакция (действ. с 01.02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944-2014 Дороги автомобильные общего пользования. Пешеходные ...&quot;&#10;(утв. приказом Росстандарта от 31.08.2016 N 990-ст)&#10;Применяется с 08.09.2016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ая редакция (действ. с 01.03.2019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385-2015 Дороги автомобильные общего пользования. Дорожные ...&quot;&#10;(утв. приказом Росстандарта от 31.08.2016 N 1001-ст)&#10;Применяется с 08.09.2016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33176-2014 Дороги автомобильные общего пользования. Горизонтальная ...&quot;&#10;(утв. приказом Росстандарта от 26.03.2015 N 181-ст)&#10;Применяется с 01.07.2015&#10;Статус: действует с 01.07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33382-2015 Дороги автомобильные общего пользования. Техническая ...&quot;&#10;(утв. приказом Росстандарта от 31.08.2016 N 998-ст)&#10;Применяется с 08.09.2016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3388-2015 Дороги автомобильные общего пользования. Требования к проведению ...&quot;&#10;(утв. приказом Росстандарта от 31.08.2016 N 1004-ст)&#10;Применяется с 08.09.2016&#10;Статус: действует с 08.09.2016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Р 52607-2006 Технические средства организации дорожного движения. Ограждения дорожные удерживающие ...&quot;&#10;(утв. приказом Росстандарта от 11.12.2006 N 297-ст)&#10;Применяется с 01.01.2008&#10;Статус: действует с 01.01.2008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128-2014 Дороги автомобильные общего пользования. Ограждения ...&quot;&#10;(утв. приказом Росстандарта от 07.04.2015 N 229-ст)&#10;Применяется с 01.07.2015&#10;Статус: действующая редакция (действ. с 01.05.2018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127-2014 Дороги автомобильные общего пользования. Ограждения ...&quot;&#10;(утв. приказом Росстандарта от 07.04.2015 N 228-ст)&#10;Применяется с ...&#10;Статус: действующая редакция (действ. с 01.10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ая редакция (действ. с 01.12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2757-2014 Дороги автомобильные общего пользования. Временные технические ...&quot;&#10;(утв. приказом Росстандарта от 21.07.2015 N 914-ст)&#10;Применяется с 01.12.2015&#10;Статус: действует с 01.1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2758-2014 Дороги автомобильные общего пользования. Временные технические ...&quot;&#10;(утв. приказом Росстандарта от 21.07.2015 N 915-ст)&#10;Применяется с 01.12.2015&#10;Статус: действует с 01.12.2015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ая редакция (действ. с 01.10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ая редакция (действ. с 01.10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ая редакция (действ. с 01.06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ая редакция (действ. с 01.05.2017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ая редакция (действ. с 01.07.2015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952-2014 Дороги автомобильные общего пользования. Разметка дорожная. Методы контроля&quot;&#10;(утв. приказом Росстандарта от 26.03.2015 N 175-ст)&#10;Применяется с 01.10.2015&#10;Статус: действующая редакция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ая редакция (действ. с 08.09.2016)&#10;Применяется для целей технического регламента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FA05D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ет с 01.02.2021" w:history="1"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734D54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autoSpaceDE w:val="0"/>
              <w:autoSpaceDN w:val="0"/>
              <w:adjustRightInd w:val="0"/>
            </w:pPr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ГОСТ </w:t>
            </w:r>
            <w:proofErr w:type="gramStart"/>
            <w:r w:rsidRPr="000137EE">
              <w:rPr>
                <w:rStyle w:val="af2"/>
                <w:rFonts w:ascii="Times New Roman" w:hAnsi="Times New Roman"/>
                <w:color w:val="0000AA"/>
              </w:rPr>
              <w:t>Р</w:t>
            </w:r>
            <w:proofErr w:type="gramEnd"/>
            <w:r w:rsidRPr="000137EE">
              <w:rPr>
                <w:rStyle w:val="af2"/>
                <w:rFonts w:ascii="Times New Roman" w:hAnsi="Times New Roman"/>
                <w:color w:val="0000AA"/>
              </w:rPr>
              <w:t xml:space="preserve"> 58350-2019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7C6FD6" w:rsidRDefault="007C6FD6" w:rsidP="00B24E94">
      <w:pPr>
        <w:pStyle w:val="a3"/>
        <w:jc w:val="both"/>
      </w:pPr>
    </w:p>
    <w:tbl>
      <w:tblPr>
        <w:tblW w:w="20430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  <w:gridCol w:w="5211"/>
        <w:gridCol w:w="4797"/>
      </w:tblGrid>
      <w:tr w:rsidR="007C6FD6" w:rsidRPr="000544BA" w:rsidTr="007C6FD6">
        <w:tc>
          <w:tcPr>
            <w:tcW w:w="5211" w:type="dxa"/>
          </w:tcPr>
          <w:p w:rsidR="007C6FD6" w:rsidRPr="00F45EAD" w:rsidRDefault="007C6FD6" w:rsidP="008E5F20">
            <w:pPr>
              <w:jc w:val="both"/>
              <w:rPr>
                <w:b/>
                <w:bCs/>
                <w:sz w:val="25"/>
                <w:szCs w:val="25"/>
              </w:rPr>
            </w:pPr>
            <w:r w:rsidRPr="00F45EAD">
              <w:rPr>
                <w:b/>
                <w:bCs/>
                <w:sz w:val="25"/>
                <w:szCs w:val="25"/>
              </w:rPr>
              <w:t xml:space="preserve">Заказчик: </w:t>
            </w:r>
            <w:r w:rsidRPr="00F45EAD">
              <w:rPr>
                <w:b/>
                <w:bCs/>
                <w:sz w:val="25"/>
                <w:szCs w:val="25"/>
              </w:rPr>
              <w:tab/>
            </w:r>
            <w:r w:rsidRPr="00F45EAD">
              <w:rPr>
                <w:b/>
                <w:bCs/>
                <w:sz w:val="25"/>
                <w:szCs w:val="25"/>
              </w:rPr>
              <w:tab/>
            </w:r>
            <w:r w:rsidRPr="00F45EAD">
              <w:rPr>
                <w:b/>
                <w:bCs/>
                <w:sz w:val="25"/>
                <w:szCs w:val="25"/>
              </w:rPr>
              <w:tab/>
            </w:r>
            <w:r w:rsidRPr="00F45EAD">
              <w:rPr>
                <w:b/>
                <w:bCs/>
                <w:sz w:val="25"/>
                <w:szCs w:val="25"/>
              </w:rPr>
              <w:tab/>
              <w:t xml:space="preserve">                 </w:t>
            </w:r>
          </w:p>
          <w:p w:rsidR="007C6FD6" w:rsidRPr="00F45EAD" w:rsidRDefault="007C6FD6" w:rsidP="008E5F20">
            <w:pPr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5211" w:type="dxa"/>
          </w:tcPr>
          <w:p w:rsidR="007C6FD6" w:rsidRPr="00F45EAD" w:rsidRDefault="007C6FD6" w:rsidP="008E5F20">
            <w:pPr>
              <w:ind w:firstLine="567"/>
              <w:jc w:val="both"/>
              <w:rPr>
                <w:b/>
                <w:bCs/>
                <w:sz w:val="25"/>
                <w:szCs w:val="25"/>
              </w:rPr>
            </w:pPr>
            <w:r w:rsidRPr="00F45EAD">
              <w:rPr>
                <w:b/>
                <w:bCs/>
                <w:sz w:val="25"/>
                <w:szCs w:val="25"/>
              </w:rPr>
              <w:t>Подрядчик:</w:t>
            </w:r>
          </w:p>
          <w:p w:rsidR="007C6FD6" w:rsidRPr="00B13A12" w:rsidRDefault="007C6FD6" w:rsidP="00D011DE">
            <w:pPr>
              <w:ind w:firstLine="567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5211" w:type="dxa"/>
          </w:tcPr>
          <w:p w:rsidR="007C6FD6" w:rsidRPr="000544BA" w:rsidRDefault="007C6FD6" w:rsidP="00173B18">
            <w:pPr>
              <w:jc w:val="both"/>
              <w:rPr>
                <w:bCs/>
                <w:sz w:val="25"/>
                <w:szCs w:val="25"/>
              </w:rPr>
            </w:pPr>
          </w:p>
        </w:tc>
        <w:tc>
          <w:tcPr>
            <w:tcW w:w="4797" w:type="dxa"/>
          </w:tcPr>
          <w:p w:rsidR="007C6FD6" w:rsidRPr="000544BA" w:rsidRDefault="007C6FD6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E82" w:rsidRDefault="009E6E82" w:rsidP="00E64165">
      <w:r>
        <w:separator/>
      </w:r>
    </w:p>
  </w:endnote>
  <w:endnote w:type="continuationSeparator" w:id="0">
    <w:p w:rsidR="009E6E82" w:rsidRDefault="009E6E82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E82" w:rsidRDefault="009E6E82" w:rsidP="00E64165">
      <w:r>
        <w:separator/>
      </w:r>
    </w:p>
  </w:footnote>
  <w:footnote w:type="continuationSeparator" w:id="0">
    <w:p w:rsidR="009E6E82" w:rsidRDefault="009E6E82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AA"/>
    <w:rsid w:val="000137EE"/>
    <w:rsid w:val="00014DFF"/>
    <w:rsid w:val="0002255D"/>
    <w:rsid w:val="0002744F"/>
    <w:rsid w:val="000626D7"/>
    <w:rsid w:val="00063289"/>
    <w:rsid w:val="00067AFF"/>
    <w:rsid w:val="00094A33"/>
    <w:rsid w:val="00107064"/>
    <w:rsid w:val="00165332"/>
    <w:rsid w:val="00173B18"/>
    <w:rsid w:val="0018126B"/>
    <w:rsid w:val="001A518F"/>
    <w:rsid w:val="001F4D56"/>
    <w:rsid w:val="001F6AAA"/>
    <w:rsid w:val="00206C49"/>
    <w:rsid w:val="00225981"/>
    <w:rsid w:val="00250FD7"/>
    <w:rsid w:val="002744EC"/>
    <w:rsid w:val="00283A64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B67BC"/>
    <w:rsid w:val="005E5B2D"/>
    <w:rsid w:val="005F2DFC"/>
    <w:rsid w:val="006237E1"/>
    <w:rsid w:val="00635B1A"/>
    <w:rsid w:val="006C31AF"/>
    <w:rsid w:val="007077FD"/>
    <w:rsid w:val="00725182"/>
    <w:rsid w:val="00734D54"/>
    <w:rsid w:val="00743645"/>
    <w:rsid w:val="007557A2"/>
    <w:rsid w:val="00765B8F"/>
    <w:rsid w:val="00786D54"/>
    <w:rsid w:val="007C4E61"/>
    <w:rsid w:val="007C6FD6"/>
    <w:rsid w:val="008145BA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E6E82"/>
    <w:rsid w:val="00A13646"/>
    <w:rsid w:val="00A22B2C"/>
    <w:rsid w:val="00A3134C"/>
    <w:rsid w:val="00A3674A"/>
    <w:rsid w:val="00A449F3"/>
    <w:rsid w:val="00A520FB"/>
    <w:rsid w:val="00A910DE"/>
    <w:rsid w:val="00AA3B1D"/>
    <w:rsid w:val="00AD1081"/>
    <w:rsid w:val="00AE2E22"/>
    <w:rsid w:val="00AE37CB"/>
    <w:rsid w:val="00B24E94"/>
    <w:rsid w:val="00C240A6"/>
    <w:rsid w:val="00C3217A"/>
    <w:rsid w:val="00C451C9"/>
    <w:rsid w:val="00C56E8D"/>
    <w:rsid w:val="00C57C15"/>
    <w:rsid w:val="00C708B8"/>
    <w:rsid w:val="00C7452B"/>
    <w:rsid w:val="00C97AF8"/>
    <w:rsid w:val="00CA347B"/>
    <w:rsid w:val="00CA6387"/>
    <w:rsid w:val="00CE1071"/>
    <w:rsid w:val="00D011DE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A05D7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70422" TargetMode="External"/><Relationship Id="rId21" Type="http://schemas.openxmlformats.org/officeDocument/2006/relationships/hyperlink" Target="kodeks://link/d?nd=1200093835" TargetMode="External"/><Relationship Id="rId42" Type="http://schemas.openxmlformats.org/officeDocument/2006/relationships/hyperlink" Target="kodeks://link/d?nd=1200078691" TargetMode="External"/><Relationship Id="rId63" Type="http://schemas.openxmlformats.org/officeDocument/2006/relationships/hyperlink" Target="kodeks://link/d?nd=1200005001" TargetMode="External"/><Relationship Id="rId84" Type="http://schemas.openxmlformats.org/officeDocument/2006/relationships/hyperlink" Target="kodeks://link/d?nd=901794520" TargetMode="External"/><Relationship Id="rId138" Type="http://schemas.openxmlformats.org/officeDocument/2006/relationships/hyperlink" Target="kodeks://link/d?nd=1200096147" TargetMode="External"/><Relationship Id="rId159" Type="http://schemas.openxmlformats.org/officeDocument/2006/relationships/hyperlink" Target="kodeks://link/d?nd=1200113461" TargetMode="External"/><Relationship Id="rId170" Type="http://schemas.openxmlformats.org/officeDocument/2006/relationships/hyperlink" Target="kodeks://link/d?nd=1200117994" TargetMode="External"/><Relationship Id="rId191" Type="http://schemas.openxmlformats.org/officeDocument/2006/relationships/hyperlink" Target="kodeks://link/d?nd=1200124248" TargetMode="External"/><Relationship Id="rId205" Type="http://schemas.openxmlformats.org/officeDocument/2006/relationships/hyperlink" Target="kodeks://link/d?nd=1200147085" TargetMode="External"/><Relationship Id="rId226" Type="http://schemas.openxmlformats.org/officeDocument/2006/relationships/hyperlink" Target="kodeks://link/d?nd=1200119188" TargetMode="External"/><Relationship Id="rId247" Type="http://schemas.openxmlformats.org/officeDocument/2006/relationships/hyperlink" Target="kodeks://link/d?nd=1200177647" TargetMode="External"/><Relationship Id="rId107" Type="http://schemas.openxmlformats.org/officeDocument/2006/relationships/hyperlink" Target="kodeks://link/d?nd=901705759" TargetMode="External"/><Relationship Id="rId11" Type="http://schemas.openxmlformats.org/officeDocument/2006/relationships/hyperlink" Target="kodeks://link/d?nd=1200115733" TargetMode="External"/><Relationship Id="rId32" Type="http://schemas.openxmlformats.org/officeDocument/2006/relationships/hyperlink" Target="kodeks://link/d?nd=871001226" TargetMode="External"/><Relationship Id="rId53" Type="http://schemas.openxmlformats.org/officeDocument/2006/relationships/hyperlink" Target="kodeks://link/d?nd=550634865" TargetMode="External"/><Relationship Id="rId74" Type="http://schemas.openxmlformats.org/officeDocument/2006/relationships/hyperlink" Target="kodeks://link/d?nd=1200077146" TargetMode="External"/><Relationship Id="rId128" Type="http://schemas.openxmlformats.org/officeDocument/2006/relationships/hyperlink" Target="kodeks://link/d?nd=1200124116" TargetMode="External"/><Relationship Id="rId149" Type="http://schemas.openxmlformats.org/officeDocument/2006/relationships/hyperlink" Target="kodeks://link/d?nd=556279835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901705131" TargetMode="External"/><Relationship Id="rId160" Type="http://schemas.openxmlformats.org/officeDocument/2006/relationships/hyperlink" Target="kodeks://link/d?nd=1200115454" TargetMode="External"/><Relationship Id="rId181" Type="http://schemas.openxmlformats.org/officeDocument/2006/relationships/hyperlink" Target="kodeks://link/d?nd=1200117779" TargetMode="External"/><Relationship Id="rId216" Type="http://schemas.openxmlformats.org/officeDocument/2006/relationships/hyperlink" Target="kodeks://link/d?nd=1200123496" TargetMode="External"/><Relationship Id="rId237" Type="http://schemas.openxmlformats.org/officeDocument/2006/relationships/hyperlink" Target="kodeks://link/d?nd=1200122915" TargetMode="External"/><Relationship Id="rId22" Type="http://schemas.openxmlformats.org/officeDocument/2006/relationships/hyperlink" Target="kodeks://link/d?nd=1200078983" TargetMode="External"/><Relationship Id="rId43" Type="http://schemas.openxmlformats.org/officeDocument/2006/relationships/hyperlink" Target="kodeks://link/d?nd=1200118001" TargetMode="External"/><Relationship Id="rId64" Type="http://schemas.openxmlformats.org/officeDocument/2006/relationships/hyperlink" Target="kodeks://link/d?nd=1200005293" TargetMode="External"/><Relationship Id="rId118" Type="http://schemas.openxmlformats.org/officeDocument/2006/relationships/hyperlink" Target="kodeks://link/d?nd=1200084950" TargetMode="External"/><Relationship Id="rId139" Type="http://schemas.openxmlformats.org/officeDocument/2006/relationships/hyperlink" Target="kodeks://link/d?nd=565391147" TargetMode="External"/><Relationship Id="rId85" Type="http://schemas.openxmlformats.org/officeDocument/2006/relationships/hyperlink" Target="kodeks://link/d?nd=499034934" TargetMode="External"/><Relationship Id="rId150" Type="http://schemas.openxmlformats.org/officeDocument/2006/relationships/hyperlink" Target="kodeks://link/d?nd=1200173320" TargetMode="External"/><Relationship Id="rId171" Type="http://schemas.openxmlformats.org/officeDocument/2006/relationships/hyperlink" Target="kodeks://link/d?nd=1200117995" TargetMode="External"/><Relationship Id="rId192" Type="http://schemas.openxmlformats.org/officeDocument/2006/relationships/hyperlink" Target="kodeks://link/d?nd=1200124636" TargetMode="External"/><Relationship Id="rId206" Type="http://schemas.openxmlformats.org/officeDocument/2006/relationships/hyperlink" Target="kodeks://link/d?nd=1200127196" TargetMode="External"/><Relationship Id="rId227" Type="http://schemas.openxmlformats.org/officeDocument/2006/relationships/hyperlink" Target="kodeks://link/d?nd=1200119493" TargetMode="External"/><Relationship Id="rId248" Type="http://schemas.openxmlformats.org/officeDocument/2006/relationships/fontTable" Target="fontTable.xml"/><Relationship Id="rId12" Type="http://schemas.openxmlformats.org/officeDocument/2006/relationships/hyperlink" Target="kodeks://link/d?nd=1200085075" TargetMode="External"/><Relationship Id="rId17" Type="http://schemas.openxmlformats.org/officeDocument/2006/relationships/hyperlink" Target="kodeks://link/d?nd=901707640" TargetMode="External"/><Relationship Id="rId33" Type="http://schemas.openxmlformats.org/officeDocument/2006/relationships/hyperlink" Target="kodeks://link/d?nd=871001227" TargetMode="External"/><Relationship Id="rId38" Type="http://schemas.openxmlformats.org/officeDocument/2006/relationships/hyperlink" Target="kodeks://link/d?nd=1200164382" TargetMode="External"/><Relationship Id="rId59" Type="http://schemas.openxmlformats.org/officeDocument/2006/relationships/hyperlink" Target="kodeks://link/d?nd=1200003974" TargetMode="External"/><Relationship Id="rId103" Type="http://schemas.openxmlformats.org/officeDocument/2006/relationships/hyperlink" Target="kodeks://link/d?nd=1200101293" TargetMode="External"/><Relationship Id="rId108" Type="http://schemas.openxmlformats.org/officeDocument/2006/relationships/hyperlink" Target="kodeks://link/d?nd=1200174657" TargetMode="External"/><Relationship Id="rId124" Type="http://schemas.openxmlformats.org/officeDocument/2006/relationships/hyperlink" Target="kodeks://link/d?nd=1200004383" TargetMode="External"/><Relationship Id="rId129" Type="http://schemas.openxmlformats.org/officeDocument/2006/relationships/hyperlink" Target="kodeks://link/d?nd=1200134681" TargetMode="External"/><Relationship Id="rId54" Type="http://schemas.openxmlformats.org/officeDocument/2006/relationships/hyperlink" Target="kodeks://link/d?nd=1200109795" TargetMode="External"/><Relationship Id="rId70" Type="http://schemas.openxmlformats.org/officeDocument/2006/relationships/hyperlink" Target="kodeks://link/d?nd=1200174302" TargetMode="External"/><Relationship Id="rId75" Type="http://schemas.openxmlformats.org/officeDocument/2006/relationships/hyperlink" Target="kodeks://link/d?nd=1200147085" TargetMode="External"/><Relationship Id="rId91" Type="http://schemas.openxmlformats.org/officeDocument/2006/relationships/hyperlink" Target="kodeks://link/d?nd=1200177645" TargetMode="External"/><Relationship Id="rId96" Type="http://schemas.openxmlformats.org/officeDocument/2006/relationships/hyperlink" Target="kodeks://link/d?nd=902397028" TargetMode="External"/><Relationship Id="rId140" Type="http://schemas.openxmlformats.org/officeDocument/2006/relationships/hyperlink" Target="kodeks://link/d?nd=1200057674" TargetMode="External"/><Relationship Id="rId145" Type="http://schemas.openxmlformats.org/officeDocument/2006/relationships/hyperlink" Target="kodeks://link/d?nd=1200006889" TargetMode="External"/><Relationship Id="rId161" Type="http://schemas.openxmlformats.org/officeDocument/2006/relationships/hyperlink" Target="kodeks://link/d?nd=1200113426" TargetMode="External"/><Relationship Id="rId166" Type="http://schemas.openxmlformats.org/officeDocument/2006/relationships/hyperlink" Target="kodeks://link/d?nd=1200124427" TargetMode="External"/><Relationship Id="rId182" Type="http://schemas.openxmlformats.org/officeDocument/2006/relationships/hyperlink" Target="kodeks://link/d?nd=1200114285" TargetMode="External"/><Relationship Id="rId187" Type="http://schemas.openxmlformats.org/officeDocument/2006/relationships/hyperlink" Target="kodeks://link/d?nd=1200117774" TargetMode="External"/><Relationship Id="rId217" Type="http://schemas.openxmlformats.org/officeDocument/2006/relationships/hyperlink" Target="kodeks://link/d?nd=12001234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001719" TargetMode="External"/><Relationship Id="rId233" Type="http://schemas.openxmlformats.org/officeDocument/2006/relationships/hyperlink" Target="kodeks://link/d?nd=1200119825" TargetMode="External"/><Relationship Id="rId238" Type="http://schemas.openxmlformats.org/officeDocument/2006/relationships/hyperlink" Target="kodeks://link/d?nd=1200119651" TargetMode="External"/><Relationship Id="rId23" Type="http://schemas.openxmlformats.org/officeDocument/2006/relationships/hyperlink" Target="kodeks://link/d?nd=1200100938" TargetMode="External"/><Relationship Id="rId28" Type="http://schemas.openxmlformats.org/officeDocument/2006/relationships/hyperlink" Target="kodeks://link/d?nd=1200164027" TargetMode="External"/><Relationship Id="rId49" Type="http://schemas.openxmlformats.org/officeDocument/2006/relationships/hyperlink" Target="kodeks://link/d?nd=1200113467" TargetMode="External"/><Relationship Id="rId114" Type="http://schemas.openxmlformats.org/officeDocument/2006/relationships/hyperlink" Target="kodeks://link/d?nd=1200035471" TargetMode="External"/><Relationship Id="rId119" Type="http://schemas.openxmlformats.org/officeDocument/2006/relationships/hyperlink" Target="kodeks://link/d?nd=1200136071" TargetMode="External"/><Relationship Id="rId44" Type="http://schemas.openxmlformats.org/officeDocument/2006/relationships/hyperlink" Target="kodeks://link/d?nd=1200170252" TargetMode="External"/><Relationship Id="rId60" Type="http://schemas.openxmlformats.org/officeDocument/2006/relationships/hyperlink" Target="kodeks://link/d?nd=1200000314" TargetMode="External"/><Relationship Id="rId65" Type="http://schemas.openxmlformats.org/officeDocument/2006/relationships/hyperlink" Target="kodeks://link/d?nd=1200006476" TargetMode="External"/><Relationship Id="rId81" Type="http://schemas.openxmlformats.org/officeDocument/2006/relationships/hyperlink" Target="kodeks://link/d?nd=550965720" TargetMode="External"/><Relationship Id="rId86" Type="http://schemas.openxmlformats.org/officeDocument/2006/relationships/hyperlink" Target="kodeks://link/d?nd=1200042582" TargetMode="External"/><Relationship Id="rId130" Type="http://schemas.openxmlformats.org/officeDocument/2006/relationships/hyperlink" Target="kodeks://link/d?nd=1200174482" TargetMode="External"/><Relationship Id="rId135" Type="http://schemas.openxmlformats.org/officeDocument/2006/relationships/hyperlink" Target="kodeks://link/d?nd=902307832" TargetMode="External"/><Relationship Id="rId151" Type="http://schemas.openxmlformats.org/officeDocument/2006/relationships/hyperlink" Target="kodeks://link/d?nd=1200173319" TargetMode="External"/><Relationship Id="rId156" Type="http://schemas.openxmlformats.org/officeDocument/2006/relationships/hyperlink" Target="kodeks://link/d?nd=1200113458" TargetMode="External"/><Relationship Id="rId177" Type="http://schemas.openxmlformats.org/officeDocument/2006/relationships/hyperlink" Target="kodeks://link/d?nd=1200118279" TargetMode="External"/><Relationship Id="rId198" Type="http://schemas.openxmlformats.org/officeDocument/2006/relationships/hyperlink" Target="kodeks://link/d?nd=1200122917" TargetMode="External"/><Relationship Id="rId172" Type="http://schemas.openxmlformats.org/officeDocument/2006/relationships/hyperlink" Target="kodeks://link/d?nd=1200117996" TargetMode="External"/><Relationship Id="rId193" Type="http://schemas.openxmlformats.org/officeDocument/2006/relationships/hyperlink" Target="kodeks://link/d?nd=1200124635" TargetMode="External"/><Relationship Id="rId202" Type="http://schemas.openxmlformats.org/officeDocument/2006/relationships/hyperlink" Target="kodeks://link/d?nd=1200121055" TargetMode="External"/><Relationship Id="rId207" Type="http://schemas.openxmlformats.org/officeDocument/2006/relationships/hyperlink" Target="kodeks://link/d?nd=557199465" TargetMode="External"/><Relationship Id="rId223" Type="http://schemas.openxmlformats.org/officeDocument/2006/relationships/hyperlink" Target="kodeks://link/d?nd=1200138623" TargetMode="External"/><Relationship Id="rId228" Type="http://schemas.openxmlformats.org/officeDocument/2006/relationships/hyperlink" Target="kodeks://link/d?nd=1200135148" TargetMode="External"/><Relationship Id="rId244" Type="http://schemas.openxmlformats.org/officeDocument/2006/relationships/hyperlink" Target="kodeks://link/d?nd=1200132266" TargetMode="External"/><Relationship Id="rId249" Type="http://schemas.openxmlformats.org/officeDocument/2006/relationships/theme" Target="theme/theme1.xml"/><Relationship Id="rId13" Type="http://schemas.openxmlformats.org/officeDocument/2006/relationships/hyperlink" Target="kodeks://link/d?nd=9056029" TargetMode="External"/><Relationship Id="rId18" Type="http://schemas.openxmlformats.org/officeDocument/2006/relationships/hyperlink" Target="kodeks://link/d?nd=1200163874" TargetMode="External"/><Relationship Id="rId39" Type="http://schemas.openxmlformats.org/officeDocument/2006/relationships/hyperlink" Target="kodeks://link/d?nd=1200164381" TargetMode="External"/><Relationship Id="rId109" Type="http://schemas.openxmlformats.org/officeDocument/2006/relationships/hyperlink" Target="kodeks://link/d?nd=1200096131" TargetMode="External"/><Relationship Id="rId34" Type="http://schemas.openxmlformats.org/officeDocument/2006/relationships/hyperlink" Target="kodeks://link/d?nd=871001228" TargetMode="External"/><Relationship Id="rId50" Type="http://schemas.openxmlformats.org/officeDocument/2006/relationships/hyperlink" Target="kodeks://link/d?nd=1200003926" TargetMode="External"/><Relationship Id="rId55" Type="http://schemas.openxmlformats.org/officeDocument/2006/relationships/hyperlink" Target="kodeks://link/d?nd=1200030849" TargetMode="External"/><Relationship Id="rId76" Type="http://schemas.openxmlformats.org/officeDocument/2006/relationships/hyperlink" Target="kodeks://link/d?nd=1200135163" TargetMode="External"/><Relationship Id="rId97" Type="http://schemas.openxmlformats.org/officeDocument/2006/relationships/hyperlink" Target="kodeks://link/d?nd=1200081657" TargetMode="External"/><Relationship Id="rId104" Type="http://schemas.openxmlformats.org/officeDocument/2006/relationships/hyperlink" Target="kodeks://link/d?nd=1200101295" TargetMode="External"/><Relationship Id="rId120" Type="http://schemas.openxmlformats.org/officeDocument/2006/relationships/hyperlink" Target="kodeks://link/d?nd=9051953" TargetMode="External"/><Relationship Id="rId125" Type="http://schemas.openxmlformats.org/officeDocument/2006/relationships/hyperlink" Target="kodeks://link/d?nd=1200004382" TargetMode="External"/><Relationship Id="rId141" Type="http://schemas.openxmlformats.org/officeDocument/2006/relationships/hyperlink" Target="kodeks://link/d?nd=1200101281" TargetMode="External"/><Relationship Id="rId146" Type="http://schemas.openxmlformats.org/officeDocument/2006/relationships/hyperlink" Target="kodeks://link/d?nd=1200084056" TargetMode="External"/><Relationship Id="rId167" Type="http://schemas.openxmlformats.org/officeDocument/2006/relationships/hyperlink" Target="kodeks://link/d?nd=1200124426" TargetMode="External"/><Relationship Id="rId188" Type="http://schemas.openxmlformats.org/officeDocument/2006/relationships/hyperlink" Target="kodeks://link/d?nd=1200118001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6371" TargetMode="External"/><Relationship Id="rId92" Type="http://schemas.openxmlformats.org/officeDocument/2006/relationships/hyperlink" Target="kodeks://link/d?nd=1200177646" TargetMode="External"/><Relationship Id="rId162" Type="http://schemas.openxmlformats.org/officeDocument/2006/relationships/hyperlink" Target="kodeks://link/d?nd=1200118000" TargetMode="External"/><Relationship Id="rId183" Type="http://schemas.openxmlformats.org/officeDocument/2006/relationships/hyperlink" Target="kodeks://link/d?nd=1200113456" TargetMode="External"/><Relationship Id="rId213" Type="http://schemas.openxmlformats.org/officeDocument/2006/relationships/hyperlink" Target="kodeks://link/d?nd=1200005367" TargetMode="External"/><Relationship Id="rId218" Type="http://schemas.openxmlformats.org/officeDocument/2006/relationships/hyperlink" Target="kodeks://link/d?nd=1200163565" TargetMode="External"/><Relationship Id="rId234" Type="http://schemas.openxmlformats.org/officeDocument/2006/relationships/hyperlink" Target="kodeks://link/d?nd=1200119824" TargetMode="External"/><Relationship Id="rId239" Type="http://schemas.openxmlformats.org/officeDocument/2006/relationships/hyperlink" Target="kodeks://link/d?nd=1200119652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11314" TargetMode="External"/><Relationship Id="rId24" Type="http://schemas.openxmlformats.org/officeDocument/2006/relationships/hyperlink" Target="kodeks://link/d?nd=1200142423" TargetMode="External"/><Relationship Id="rId40" Type="http://schemas.openxmlformats.org/officeDocument/2006/relationships/hyperlink" Target="kodeks://link/d?nd=901705984" TargetMode="External"/><Relationship Id="rId45" Type="http://schemas.openxmlformats.org/officeDocument/2006/relationships/hyperlink" Target="kodeks://link/d?nd=1200003348" TargetMode="External"/><Relationship Id="rId66" Type="http://schemas.openxmlformats.org/officeDocument/2006/relationships/hyperlink" Target="kodeks://link/d?nd=1200003410" TargetMode="External"/><Relationship Id="rId87" Type="http://schemas.openxmlformats.org/officeDocument/2006/relationships/hyperlink" Target="kodeks://link/d?nd=1200132956" TargetMode="External"/><Relationship Id="rId110" Type="http://schemas.openxmlformats.org/officeDocument/2006/relationships/hyperlink" Target="kodeks://link/d?nd=1200101299" TargetMode="External"/><Relationship Id="rId115" Type="http://schemas.openxmlformats.org/officeDocument/2006/relationships/hyperlink" Target="kodeks://link/d?nd=1200100942" TargetMode="External"/><Relationship Id="rId131" Type="http://schemas.openxmlformats.org/officeDocument/2006/relationships/hyperlink" Target="kodeks://link/d?nd=1200097391" TargetMode="External"/><Relationship Id="rId136" Type="http://schemas.openxmlformats.org/officeDocument/2006/relationships/hyperlink" Target="kodeks://link/d?nd=902307834" TargetMode="External"/><Relationship Id="rId157" Type="http://schemas.openxmlformats.org/officeDocument/2006/relationships/hyperlink" Target="kodeks://link/d?nd=1200113459" TargetMode="External"/><Relationship Id="rId178" Type="http://schemas.openxmlformats.org/officeDocument/2006/relationships/hyperlink" Target="kodeks://link/d?nd=1200118280" TargetMode="External"/><Relationship Id="rId61" Type="http://schemas.openxmlformats.org/officeDocument/2006/relationships/hyperlink" Target="kodeks://link/d?nd=1200083894" TargetMode="External"/><Relationship Id="rId82" Type="http://schemas.openxmlformats.org/officeDocument/2006/relationships/hyperlink" Target="kodeks://link/d?nd=1200095529" TargetMode="External"/><Relationship Id="rId152" Type="http://schemas.openxmlformats.org/officeDocument/2006/relationships/hyperlink" Target="kodeks://link/d?nd=573156105" TargetMode="External"/><Relationship Id="rId173" Type="http://schemas.openxmlformats.org/officeDocument/2006/relationships/hyperlink" Target="kodeks://link/d?nd=1200117997" TargetMode="External"/><Relationship Id="rId194" Type="http://schemas.openxmlformats.org/officeDocument/2006/relationships/hyperlink" Target="kodeks://link/d?nd=1200124246" TargetMode="External"/><Relationship Id="rId199" Type="http://schemas.openxmlformats.org/officeDocument/2006/relationships/hyperlink" Target="kodeks://link/d?nd=1200121056" TargetMode="External"/><Relationship Id="rId203" Type="http://schemas.openxmlformats.org/officeDocument/2006/relationships/hyperlink" Target="kodeks://link/d?nd=1200121504" TargetMode="External"/><Relationship Id="rId208" Type="http://schemas.openxmlformats.org/officeDocument/2006/relationships/hyperlink" Target="kodeks://link/d?nd=456066225" TargetMode="External"/><Relationship Id="rId229" Type="http://schemas.openxmlformats.org/officeDocument/2006/relationships/hyperlink" Target="kodeks://link/d?nd=1200135147" TargetMode="External"/><Relationship Id="rId19" Type="http://schemas.openxmlformats.org/officeDocument/2006/relationships/hyperlink" Target="kodeks://link/d?nd=1200164028" TargetMode="External"/><Relationship Id="rId224" Type="http://schemas.openxmlformats.org/officeDocument/2006/relationships/hyperlink" Target="kodeks://link/d?nd=1200130816" TargetMode="External"/><Relationship Id="rId240" Type="http://schemas.openxmlformats.org/officeDocument/2006/relationships/hyperlink" Target="kodeks://link/d?nd=1200119637" TargetMode="External"/><Relationship Id="rId245" Type="http://schemas.openxmlformats.org/officeDocument/2006/relationships/hyperlink" Target="kodeks://link/d?nd=1200119655" TargetMode="External"/><Relationship Id="rId14" Type="http://schemas.openxmlformats.org/officeDocument/2006/relationships/hyperlink" Target="kodeks://link/d?nd=901703627" TargetMode="External"/><Relationship Id="rId30" Type="http://schemas.openxmlformats.org/officeDocument/2006/relationships/hyperlink" Target="kodeks://link/d?nd=901707806" TargetMode="External"/><Relationship Id="rId35" Type="http://schemas.openxmlformats.org/officeDocument/2006/relationships/hyperlink" Target="kodeks://link/d?nd=871001229" TargetMode="External"/><Relationship Id="rId56" Type="http://schemas.openxmlformats.org/officeDocument/2006/relationships/hyperlink" Target="kodeks://link/d?nd=902089998" TargetMode="External"/><Relationship Id="rId77" Type="http://schemas.openxmlformats.org/officeDocument/2006/relationships/hyperlink" Target="kodeks://link/d?nd=1200000290" TargetMode="External"/><Relationship Id="rId100" Type="http://schemas.openxmlformats.org/officeDocument/2006/relationships/hyperlink" Target="kodeks://link/d?nd=1200005002" TargetMode="External"/><Relationship Id="rId105" Type="http://schemas.openxmlformats.org/officeDocument/2006/relationships/hyperlink" Target="kodeks://link/d?nd=456010072" TargetMode="External"/><Relationship Id="rId126" Type="http://schemas.openxmlformats.org/officeDocument/2006/relationships/hyperlink" Target="kodeks://link/d?nd=1200077909" TargetMode="External"/><Relationship Id="rId147" Type="http://schemas.openxmlformats.org/officeDocument/2006/relationships/hyperlink" Target="kodeks://link/d?nd=1200049823" TargetMode="External"/><Relationship Id="rId168" Type="http://schemas.openxmlformats.org/officeDocument/2006/relationships/hyperlink" Target="kodeks://link/d?nd=1200118278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160786" TargetMode="External"/><Relationship Id="rId72" Type="http://schemas.openxmlformats.org/officeDocument/2006/relationships/hyperlink" Target="kodeks://link/d?nd=1200141112" TargetMode="External"/><Relationship Id="rId93" Type="http://schemas.openxmlformats.org/officeDocument/2006/relationships/hyperlink" Target="kodeks://link/d?nd=1200038802" TargetMode="External"/><Relationship Id="rId98" Type="http://schemas.openxmlformats.org/officeDocument/2006/relationships/hyperlink" Target="kodeks://link/d?nd=1200004999" TargetMode="External"/><Relationship Id="rId121" Type="http://schemas.openxmlformats.org/officeDocument/2006/relationships/hyperlink" Target="kodeks://link/d?nd=5200270" TargetMode="External"/><Relationship Id="rId142" Type="http://schemas.openxmlformats.org/officeDocument/2006/relationships/hyperlink" Target="kodeks://link/d?nd=1200113465" TargetMode="External"/><Relationship Id="rId163" Type="http://schemas.openxmlformats.org/officeDocument/2006/relationships/hyperlink" Target="kodeks://link/d?nd=1200124631" TargetMode="External"/><Relationship Id="rId184" Type="http://schemas.openxmlformats.org/officeDocument/2006/relationships/hyperlink" Target="kodeks://link/d?nd=1200113462" TargetMode="External"/><Relationship Id="rId189" Type="http://schemas.openxmlformats.org/officeDocument/2006/relationships/hyperlink" Target="kodeks://link/d?nd=1200124638" TargetMode="External"/><Relationship Id="rId219" Type="http://schemas.openxmlformats.org/officeDocument/2006/relationships/hyperlink" Target="kodeks://link/d?nd=1200135163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13463" TargetMode="External"/><Relationship Id="rId230" Type="http://schemas.openxmlformats.org/officeDocument/2006/relationships/hyperlink" Target="kodeks://link/d?nd=1200135143" TargetMode="External"/><Relationship Id="rId235" Type="http://schemas.openxmlformats.org/officeDocument/2006/relationships/hyperlink" Target="kodeks://link/d?nd=1200122912" TargetMode="External"/><Relationship Id="rId25" Type="http://schemas.openxmlformats.org/officeDocument/2006/relationships/hyperlink" Target="kodeks://link/d?nd=1200133282" TargetMode="External"/><Relationship Id="rId46" Type="http://schemas.openxmlformats.org/officeDocument/2006/relationships/hyperlink" Target="kodeks://link/d?nd=1200114239" TargetMode="External"/><Relationship Id="rId67" Type="http://schemas.openxmlformats.org/officeDocument/2006/relationships/hyperlink" Target="kodeks://link/d?nd=1200121333" TargetMode="External"/><Relationship Id="rId116" Type="http://schemas.openxmlformats.org/officeDocument/2006/relationships/hyperlink" Target="kodeks://link/d?nd=1200109122" TargetMode="External"/><Relationship Id="rId137" Type="http://schemas.openxmlformats.org/officeDocument/2006/relationships/hyperlink" Target="kodeks://link/d?nd=1200096142" TargetMode="External"/><Relationship Id="rId158" Type="http://schemas.openxmlformats.org/officeDocument/2006/relationships/hyperlink" Target="kodeks://link/d?nd=1200113460" TargetMode="External"/><Relationship Id="rId20" Type="http://schemas.openxmlformats.org/officeDocument/2006/relationships/hyperlink" Target="kodeks://link/d?nd=1200124396" TargetMode="External"/><Relationship Id="rId41" Type="http://schemas.openxmlformats.org/officeDocument/2006/relationships/hyperlink" Target="kodeks://link/d?nd=1200164383" TargetMode="External"/><Relationship Id="rId62" Type="http://schemas.openxmlformats.org/officeDocument/2006/relationships/hyperlink" Target="kodeks://link/d?nd=1200005003" TargetMode="External"/><Relationship Id="rId83" Type="http://schemas.openxmlformats.org/officeDocument/2006/relationships/hyperlink" Target="kodeks://link/d?nd=5200259" TargetMode="External"/><Relationship Id="rId88" Type="http://schemas.openxmlformats.org/officeDocument/2006/relationships/hyperlink" Target="kodeks://link/d?nd=1200014050" TargetMode="External"/><Relationship Id="rId111" Type="http://schemas.openxmlformats.org/officeDocument/2006/relationships/hyperlink" Target="kodeks://link/d?nd=1200101305" TargetMode="External"/><Relationship Id="rId132" Type="http://schemas.openxmlformats.org/officeDocument/2006/relationships/hyperlink" Target="kodeks://link/d?nd=902090012" TargetMode="External"/><Relationship Id="rId153" Type="http://schemas.openxmlformats.org/officeDocument/2006/relationships/hyperlink" Target="kodeks://link/d?nd=1200113451" TargetMode="External"/><Relationship Id="rId174" Type="http://schemas.openxmlformats.org/officeDocument/2006/relationships/hyperlink" Target="kodeks://link/d?nd=1200117998" TargetMode="External"/><Relationship Id="rId179" Type="http://schemas.openxmlformats.org/officeDocument/2006/relationships/hyperlink" Target="kodeks://link/d?nd=1200117777" TargetMode="External"/><Relationship Id="rId195" Type="http://schemas.openxmlformats.org/officeDocument/2006/relationships/hyperlink" Target="kodeks://link/d?nd=1200124429" TargetMode="External"/><Relationship Id="rId209" Type="http://schemas.openxmlformats.org/officeDocument/2006/relationships/hyperlink" Target="kodeks://link/d?nd=1200122771" TargetMode="External"/><Relationship Id="rId190" Type="http://schemas.openxmlformats.org/officeDocument/2006/relationships/hyperlink" Target="kodeks://link/d?nd=1200124249" TargetMode="External"/><Relationship Id="rId204" Type="http://schemas.openxmlformats.org/officeDocument/2006/relationships/hyperlink" Target="kodeks://link/d?nd=551222694" TargetMode="External"/><Relationship Id="rId220" Type="http://schemas.openxmlformats.org/officeDocument/2006/relationships/hyperlink" Target="kodeks://link/d?nd=1200003974" TargetMode="External"/><Relationship Id="rId225" Type="http://schemas.openxmlformats.org/officeDocument/2006/relationships/hyperlink" Target="kodeks://link/d?nd=1200135145" TargetMode="External"/><Relationship Id="rId241" Type="http://schemas.openxmlformats.org/officeDocument/2006/relationships/hyperlink" Target="kodeks://link/d?nd=1200124243" TargetMode="External"/><Relationship Id="rId246" Type="http://schemas.openxmlformats.org/officeDocument/2006/relationships/hyperlink" Target="kodeks://link/d?nd=1200134398" TargetMode="External"/><Relationship Id="rId15" Type="http://schemas.openxmlformats.org/officeDocument/2006/relationships/hyperlink" Target="kodeks://link/d?nd=901704029" TargetMode="External"/><Relationship Id="rId36" Type="http://schemas.openxmlformats.org/officeDocument/2006/relationships/hyperlink" Target="kodeks://link/d?nd=1200003066" TargetMode="External"/><Relationship Id="rId57" Type="http://schemas.openxmlformats.org/officeDocument/2006/relationships/hyperlink" Target="kodeks://link/d?nd=1200078690" TargetMode="External"/><Relationship Id="rId106" Type="http://schemas.openxmlformats.org/officeDocument/2006/relationships/hyperlink" Target="kodeks://link/d?nd=1200096130" TargetMode="External"/><Relationship Id="rId127" Type="http://schemas.openxmlformats.org/officeDocument/2006/relationships/hyperlink" Target="kodeks://link/d?nd=1200158321" TargetMode="External"/><Relationship Id="rId10" Type="http://schemas.openxmlformats.org/officeDocument/2006/relationships/hyperlink" Target="kodeks://link/d?nd=1200100908" TargetMode="External"/><Relationship Id="rId31" Type="http://schemas.openxmlformats.org/officeDocument/2006/relationships/hyperlink" Target="kodeks://link/d?nd=871001225" TargetMode="External"/><Relationship Id="rId52" Type="http://schemas.openxmlformats.org/officeDocument/2006/relationships/hyperlink" Target="kodeks://link/d?nd=1200109794" TargetMode="External"/><Relationship Id="rId73" Type="http://schemas.openxmlformats.org/officeDocument/2006/relationships/hyperlink" Target="kodeks://link/d?nd=1200137273" TargetMode="External"/><Relationship Id="rId78" Type="http://schemas.openxmlformats.org/officeDocument/2006/relationships/hyperlink" Target="kodeks://link/d?nd=550771223" TargetMode="External"/><Relationship Id="rId94" Type="http://schemas.openxmlformats.org/officeDocument/2006/relationships/hyperlink" Target="kodeks://link/d?nd=1200084949" TargetMode="External"/><Relationship Id="rId99" Type="http://schemas.openxmlformats.org/officeDocument/2006/relationships/hyperlink" Target="kodeks://link/d?nd=1200006477" TargetMode="External"/><Relationship Id="rId101" Type="http://schemas.openxmlformats.org/officeDocument/2006/relationships/hyperlink" Target="kodeks://link/d?nd=1200116021" TargetMode="External"/><Relationship Id="rId122" Type="http://schemas.openxmlformats.org/officeDocument/2006/relationships/hyperlink" Target="kodeks://link/d?nd=1200103720" TargetMode="External"/><Relationship Id="rId143" Type="http://schemas.openxmlformats.org/officeDocument/2006/relationships/hyperlink" Target="kodeks://link/d?nd=1200113466" TargetMode="External"/><Relationship Id="rId148" Type="http://schemas.openxmlformats.org/officeDocument/2006/relationships/hyperlink" Target="kodeks://link/d?nd=1200048882" TargetMode="External"/><Relationship Id="rId164" Type="http://schemas.openxmlformats.org/officeDocument/2006/relationships/hyperlink" Target="kodeks://link/d?nd=1200124632" TargetMode="External"/><Relationship Id="rId169" Type="http://schemas.openxmlformats.org/officeDocument/2006/relationships/hyperlink" Target="kodeks://link/d?nd=1200117993" TargetMode="External"/><Relationship Id="rId185" Type="http://schemas.openxmlformats.org/officeDocument/2006/relationships/hyperlink" Target="kodeks://link/d?nd=12001134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100906" TargetMode="External"/><Relationship Id="rId180" Type="http://schemas.openxmlformats.org/officeDocument/2006/relationships/hyperlink" Target="kodeks://link/d?nd=1200117778" TargetMode="External"/><Relationship Id="rId210" Type="http://schemas.openxmlformats.org/officeDocument/2006/relationships/hyperlink" Target="kodeks://link/d?nd=1200122771" TargetMode="External"/><Relationship Id="rId215" Type="http://schemas.openxmlformats.org/officeDocument/2006/relationships/hyperlink" Target="kodeks://link/d?nd=1200118887" TargetMode="External"/><Relationship Id="rId236" Type="http://schemas.openxmlformats.org/officeDocument/2006/relationships/hyperlink" Target="kodeks://link/d?nd=1200122914" TargetMode="External"/><Relationship Id="rId26" Type="http://schemas.openxmlformats.org/officeDocument/2006/relationships/hyperlink" Target="kodeks://link/d?nd=1200165762" TargetMode="External"/><Relationship Id="rId231" Type="http://schemas.openxmlformats.org/officeDocument/2006/relationships/hyperlink" Target="kodeks://link/d?nd=1200135140" TargetMode="External"/><Relationship Id="rId47" Type="http://schemas.openxmlformats.org/officeDocument/2006/relationships/hyperlink" Target="kodeks://link/d?nd=1200118000" TargetMode="External"/><Relationship Id="rId68" Type="http://schemas.openxmlformats.org/officeDocument/2006/relationships/hyperlink" Target="kodeks://link/d?nd=1200103869" TargetMode="External"/><Relationship Id="rId89" Type="http://schemas.openxmlformats.org/officeDocument/2006/relationships/hyperlink" Target="kodeks://link/d?nd=1200005123" TargetMode="External"/><Relationship Id="rId112" Type="http://schemas.openxmlformats.org/officeDocument/2006/relationships/hyperlink" Target="kodeks://link/d?nd=1200008183" TargetMode="External"/><Relationship Id="rId133" Type="http://schemas.openxmlformats.org/officeDocument/2006/relationships/hyperlink" Target="kodeks://link/d?nd=902090025" TargetMode="External"/><Relationship Id="rId154" Type="http://schemas.openxmlformats.org/officeDocument/2006/relationships/hyperlink" Target="kodeks://link/d?nd=1200113452" TargetMode="External"/><Relationship Id="rId175" Type="http://schemas.openxmlformats.org/officeDocument/2006/relationships/hyperlink" Target="kodeks://link/d?nd=1200117999" TargetMode="External"/><Relationship Id="rId196" Type="http://schemas.openxmlformats.org/officeDocument/2006/relationships/hyperlink" Target="kodeks://link/d?nd=1200121335" TargetMode="External"/><Relationship Id="rId200" Type="http://schemas.openxmlformats.org/officeDocument/2006/relationships/hyperlink" Target="kodeks://link/d?nd=1200121337" TargetMode="External"/><Relationship Id="rId16" Type="http://schemas.openxmlformats.org/officeDocument/2006/relationships/hyperlink" Target="kodeks://link/d?nd=901706262" TargetMode="External"/><Relationship Id="rId221" Type="http://schemas.openxmlformats.org/officeDocument/2006/relationships/hyperlink" Target="kodeks://link/d?nd=1200158480" TargetMode="External"/><Relationship Id="rId242" Type="http://schemas.openxmlformats.org/officeDocument/2006/relationships/hyperlink" Target="kodeks://link/d?nd=1200118886" TargetMode="External"/><Relationship Id="rId37" Type="http://schemas.openxmlformats.org/officeDocument/2006/relationships/hyperlink" Target="kodeks://link/d?nd=1200114285" TargetMode="External"/><Relationship Id="rId58" Type="http://schemas.openxmlformats.org/officeDocument/2006/relationships/hyperlink" Target="kodeks://link/d?nd=1200108509" TargetMode="External"/><Relationship Id="rId79" Type="http://schemas.openxmlformats.org/officeDocument/2006/relationships/hyperlink" Target="kodeks://link/d?nd=1200032207" TargetMode="External"/><Relationship Id="rId102" Type="http://schemas.openxmlformats.org/officeDocument/2006/relationships/hyperlink" Target="kodeks://link/d?nd=1200006555" TargetMode="External"/><Relationship Id="rId123" Type="http://schemas.openxmlformats.org/officeDocument/2006/relationships/hyperlink" Target="kodeks://link/d?nd=1200003894" TargetMode="External"/><Relationship Id="rId144" Type="http://schemas.openxmlformats.org/officeDocument/2006/relationships/hyperlink" Target="kodeks://link/d?nd=1200062785" TargetMode="External"/><Relationship Id="rId90" Type="http://schemas.openxmlformats.org/officeDocument/2006/relationships/hyperlink" Target="kodeks://link/d?nd=565039350" TargetMode="External"/><Relationship Id="rId165" Type="http://schemas.openxmlformats.org/officeDocument/2006/relationships/hyperlink" Target="kodeks://link/d?nd=1200124633" TargetMode="External"/><Relationship Id="rId186" Type="http://schemas.openxmlformats.org/officeDocument/2006/relationships/hyperlink" Target="kodeks://link/d?nd=1200113469" TargetMode="External"/><Relationship Id="rId211" Type="http://schemas.openxmlformats.org/officeDocument/2006/relationships/hyperlink" Target="kodeks://link/d?nd=1200122771" TargetMode="External"/><Relationship Id="rId232" Type="http://schemas.openxmlformats.org/officeDocument/2006/relationships/hyperlink" Target="kodeks://link/d?nd=1200048470" TargetMode="External"/><Relationship Id="rId27" Type="http://schemas.openxmlformats.org/officeDocument/2006/relationships/hyperlink" Target="kodeks://link/d?nd=1200164023" TargetMode="External"/><Relationship Id="rId48" Type="http://schemas.openxmlformats.org/officeDocument/2006/relationships/hyperlink" Target="kodeks://link/d?nd=1200034281" TargetMode="External"/><Relationship Id="rId69" Type="http://schemas.openxmlformats.org/officeDocument/2006/relationships/hyperlink" Target="kodeks://link/d?nd=1200116022" TargetMode="External"/><Relationship Id="rId113" Type="http://schemas.openxmlformats.org/officeDocument/2006/relationships/hyperlink" Target="kodeks://link/d?nd=1200031204" TargetMode="External"/><Relationship Id="rId134" Type="http://schemas.openxmlformats.org/officeDocument/2006/relationships/hyperlink" Target="kodeks://link/d?nd=902090013" TargetMode="External"/><Relationship Id="rId80" Type="http://schemas.openxmlformats.org/officeDocument/2006/relationships/hyperlink" Target="kodeks://link/d?nd=456029120" TargetMode="External"/><Relationship Id="rId155" Type="http://schemas.openxmlformats.org/officeDocument/2006/relationships/hyperlink" Target="kodeks://link/d?nd=1200113457" TargetMode="External"/><Relationship Id="rId176" Type="http://schemas.openxmlformats.org/officeDocument/2006/relationships/hyperlink" Target="kodeks://link/d?nd=1200118006" TargetMode="External"/><Relationship Id="rId197" Type="http://schemas.openxmlformats.org/officeDocument/2006/relationships/hyperlink" Target="kodeks://link/d?nd=1200121503" TargetMode="External"/><Relationship Id="rId201" Type="http://schemas.openxmlformats.org/officeDocument/2006/relationships/hyperlink" Target="kodeks://link/d?nd=1200121339" TargetMode="External"/><Relationship Id="rId222" Type="http://schemas.openxmlformats.org/officeDocument/2006/relationships/hyperlink" Target="kodeks://link/d?nd=1200119656" TargetMode="External"/><Relationship Id="rId243" Type="http://schemas.openxmlformats.org/officeDocument/2006/relationships/hyperlink" Target="kodeks://link/d?nd=1200119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961F-0EA1-4E60-90C0-5F0EB010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107</TotalTime>
  <Pages>11</Pages>
  <Words>3225</Words>
  <Characters>92488</Characters>
  <Application>Microsoft Office Word</Application>
  <DocSecurity>0</DocSecurity>
  <Lines>770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95522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19</cp:revision>
  <cp:lastPrinted>2019-02-19T11:36:00Z</cp:lastPrinted>
  <dcterms:created xsi:type="dcterms:W3CDTF">2024-03-25T13:11:00Z</dcterms:created>
  <dcterms:modified xsi:type="dcterms:W3CDTF">2026-06-22T14:54:00Z</dcterms:modified>
</cp:coreProperties>
</file>